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EDFA6" w14:textId="68A83E5D" w:rsidR="0085019F" w:rsidRPr="004940A4" w:rsidRDefault="004940A4" w:rsidP="00125142">
      <w:pPr>
        <w:pStyle w:val="Heading1"/>
        <w:tabs>
          <w:tab w:val="left" w:pos="8280"/>
          <w:tab w:val="left" w:pos="10080"/>
        </w:tabs>
        <w:rPr>
          <w:color w:val="auto"/>
          <w:sz w:val="24"/>
          <w:szCs w:val="24"/>
        </w:rPr>
      </w:pPr>
      <w:r w:rsidRPr="004940A4">
        <w:rPr>
          <w:color w:val="auto"/>
          <w:sz w:val="24"/>
          <w:szCs w:val="24"/>
        </w:rPr>
        <w:t>Ohio Assembly</w:t>
      </w:r>
      <w:r w:rsidR="000F7D4B" w:rsidRPr="004940A4">
        <w:rPr>
          <w:color w:val="auto"/>
          <w:sz w:val="24"/>
          <w:szCs w:val="24"/>
        </w:rPr>
        <w:t xml:space="preserve"> Account </w:t>
      </w:r>
      <w:r w:rsidR="000F7D4B" w:rsidRPr="00C13D1D">
        <w:rPr>
          <w:color w:val="auto"/>
          <w:sz w:val="24"/>
          <w:szCs w:val="24"/>
        </w:rPr>
        <w:t>Ledger</w:t>
      </w:r>
      <w:r w:rsidRPr="000741AD">
        <w:rPr>
          <w:b/>
          <w:bCs/>
          <w:color w:val="auto"/>
          <w:sz w:val="24"/>
          <w:szCs w:val="24"/>
        </w:rPr>
        <w:t xml:space="preserve"> </w:t>
      </w:r>
      <w:r w:rsidR="00125142" w:rsidRPr="00125142">
        <w:rPr>
          <w:b/>
          <w:bCs/>
          <w:color w:val="0070C0"/>
          <w:sz w:val="28"/>
        </w:rPr>
        <w:t>Lisa Kay Schaffer</w:t>
      </w:r>
      <w:r w:rsidR="00C13D1D" w:rsidRPr="00125142">
        <w:rPr>
          <w:b/>
          <w:bCs/>
          <w:color w:val="0070C0"/>
          <w:sz w:val="24"/>
          <w:szCs w:val="24"/>
        </w:rPr>
        <w:t xml:space="preserve">       </w:t>
      </w:r>
      <w:r w:rsidRPr="00125142">
        <w:rPr>
          <w:b/>
          <w:bCs/>
          <w:color w:val="0070C0"/>
          <w:sz w:val="24"/>
          <w:szCs w:val="24"/>
        </w:rPr>
        <w:t xml:space="preserve"> </w:t>
      </w:r>
      <w:r w:rsidRPr="004940A4">
        <w:rPr>
          <w:color w:val="auto"/>
          <w:sz w:val="24"/>
          <w:szCs w:val="24"/>
        </w:rPr>
        <w:t>Recording Secretary</w:t>
      </w:r>
      <w:r w:rsidR="00125142">
        <w:rPr>
          <w:color w:val="auto"/>
          <w:sz w:val="24"/>
          <w:szCs w:val="24"/>
        </w:rPr>
        <w:tab/>
      </w:r>
      <w:r w:rsidR="00C13D1D">
        <w:rPr>
          <w:color w:val="auto"/>
          <w:sz w:val="24"/>
          <w:szCs w:val="24"/>
        </w:rPr>
        <w:t>Year</w:t>
      </w:r>
      <w:r w:rsidR="00125142">
        <w:rPr>
          <w:color w:val="auto"/>
          <w:sz w:val="24"/>
          <w:szCs w:val="24"/>
        </w:rPr>
        <w:t xml:space="preserve"> 2024</w:t>
      </w:r>
      <w:r>
        <w:rPr>
          <w:color w:val="auto"/>
          <w:sz w:val="24"/>
          <w:szCs w:val="24"/>
        </w:rPr>
        <w:tab/>
      </w:r>
      <w:proofErr w:type="spellStart"/>
      <w:r w:rsidR="00C13D1D">
        <w:rPr>
          <w:color w:val="auto"/>
          <w:sz w:val="24"/>
          <w:szCs w:val="24"/>
        </w:rPr>
        <w:t>Month___________________</w:t>
      </w:r>
      <w:r w:rsidR="00AF3325" w:rsidRPr="004940A4">
        <w:rPr>
          <w:color w:val="auto"/>
          <w:sz w:val="24"/>
          <w:szCs w:val="24"/>
        </w:rPr>
        <w:t>Page</w:t>
      </w:r>
      <w:proofErr w:type="spellEnd"/>
      <w:r w:rsidR="00AF3325" w:rsidRPr="004940A4">
        <w:rPr>
          <w:color w:val="auto"/>
          <w:sz w:val="24"/>
          <w:szCs w:val="24"/>
        </w:rPr>
        <w:t xml:space="preserve"> </w:t>
      </w:r>
      <w:r w:rsidR="00B2392B">
        <w:rPr>
          <w:color w:val="auto"/>
          <w:sz w:val="24"/>
          <w:szCs w:val="24"/>
        </w:rPr>
        <w:t xml:space="preserve">       of</w:t>
      </w:r>
    </w:p>
    <w:tbl>
      <w:tblPr>
        <w:tblStyle w:val="TableGrid"/>
        <w:tblW w:w="14581" w:type="dxa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single" w:sz="4" w:space="0" w:color="4F81BD" w:themeColor="accent1"/>
          <w:insideV w:val="single" w:sz="4" w:space="0" w:color="4F81BD" w:themeColor="accent1"/>
        </w:tblBorders>
        <w:tblLayout w:type="fixed"/>
        <w:tblLook w:val="04A0" w:firstRow="1" w:lastRow="0" w:firstColumn="1" w:lastColumn="0" w:noHBand="0" w:noVBand="1"/>
      </w:tblPr>
      <w:tblGrid>
        <w:gridCol w:w="2067"/>
        <w:gridCol w:w="6265"/>
        <w:gridCol w:w="1988"/>
        <w:gridCol w:w="1988"/>
        <w:gridCol w:w="2273"/>
      </w:tblGrid>
      <w:tr w:rsidR="00AF3325" w14:paraId="5CD9B939" w14:textId="01EBC418" w:rsidTr="004940A4">
        <w:trPr>
          <w:trHeight w:val="414"/>
        </w:trPr>
        <w:tc>
          <w:tcPr>
            <w:tcW w:w="2067" w:type="dxa"/>
            <w:shd w:val="clear" w:color="auto" w:fill="DBE5F1" w:themeFill="accent1" w:themeFillTint="33"/>
            <w:vAlign w:val="center"/>
          </w:tcPr>
          <w:p w14:paraId="2926D0DA" w14:textId="73173583" w:rsidR="00AF3325" w:rsidRPr="004940A4" w:rsidRDefault="00AF3325" w:rsidP="008317CD">
            <w:pPr>
              <w:pStyle w:val="Heading3"/>
              <w:rPr>
                <w:b/>
                <w:bCs/>
                <w:sz w:val="20"/>
              </w:rPr>
            </w:pPr>
            <w:r w:rsidRPr="004940A4">
              <w:rPr>
                <w:b/>
                <w:bCs/>
                <w:color w:val="auto"/>
                <w:sz w:val="20"/>
              </w:rPr>
              <w:t>DATE</w:t>
            </w:r>
          </w:p>
        </w:tc>
        <w:tc>
          <w:tcPr>
            <w:tcW w:w="6265" w:type="dxa"/>
            <w:shd w:val="clear" w:color="auto" w:fill="DBE5F1" w:themeFill="accent1" w:themeFillTint="33"/>
            <w:tcMar>
              <w:left w:w="29" w:type="dxa"/>
              <w:right w:w="29" w:type="dxa"/>
            </w:tcMar>
            <w:vAlign w:val="center"/>
          </w:tcPr>
          <w:p w14:paraId="5127041A" w14:textId="0099FDF8" w:rsidR="00AF3325" w:rsidRPr="004940A4" w:rsidRDefault="00AF3325" w:rsidP="00BA2A14">
            <w:pPr>
              <w:pStyle w:val="Heading3"/>
              <w:rPr>
                <w:b/>
                <w:bCs/>
                <w:sz w:val="20"/>
              </w:rPr>
            </w:pPr>
            <w:r w:rsidRPr="004940A4">
              <w:rPr>
                <w:b/>
                <w:bCs/>
                <w:color w:val="auto"/>
                <w:sz w:val="20"/>
              </w:rPr>
              <w:t>DESCRIPTION</w:t>
            </w:r>
          </w:p>
        </w:tc>
        <w:tc>
          <w:tcPr>
            <w:tcW w:w="1988" w:type="dxa"/>
            <w:shd w:val="clear" w:color="auto" w:fill="DBE5F1" w:themeFill="accent1" w:themeFillTint="33"/>
            <w:vAlign w:val="center"/>
          </w:tcPr>
          <w:p w14:paraId="3C6E33B0" w14:textId="71C49CFD" w:rsidR="00AF3325" w:rsidRPr="004940A4" w:rsidRDefault="00AF3325" w:rsidP="00E21E89">
            <w:pPr>
              <w:pStyle w:val="Heading3"/>
              <w:rPr>
                <w:b/>
                <w:bCs/>
                <w:sz w:val="20"/>
              </w:rPr>
            </w:pPr>
            <w:r w:rsidRPr="004940A4">
              <w:rPr>
                <w:b/>
                <w:bCs/>
                <w:color w:val="auto"/>
                <w:sz w:val="20"/>
              </w:rPr>
              <w:t>DEBIT</w:t>
            </w:r>
          </w:p>
        </w:tc>
        <w:tc>
          <w:tcPr>
            <w:tcW w:w="1988" w:type="dxa"/>
            <w:shd w:val="clear" w:color="auto" w:fill="DBE5F1" w:themeFill="accent1" w:themeFillTint="33"/>
            <w:vAlign w:val="center"/>
          </w:tcPr>
          <w:p w14:paraId="6AC1C74B" w14:textId="4CEE61F4" w:rsidR="00AF3325" w:rsidRPr="004940A4" w:rsidRDefault="00AF3325" w:rsidP="00953298">
            <w:pPr>
              <w:pStyle w:val="Heading3"/>
              <w:rPr>
                <w:b/>
                <w:bCs/>
                <w:sz w:val="20"/>
              </w:rPr>
            </w:pPr>
            <w:r w:rsidRPr="004940A4">
              <w:rPr>
                <w:b/>
                <w:bCs/>
                <w:color w:val="auto"/>
                <w:sz w:val="20"/>
              </w:rPr>
              <w:t>CREDIT</w:t>
            </w:r>
          </w:p>
        </w:tc>
        <w:tc>
          <w:tcPr>
            <w:tcW w:w="2273" w:type="dxa"/>
            <w:shd w:val="clear" w:color="auto" w:fill="DBE5F1" w:themeFill="accent1" w:themeFillTint="33"/>
            <w:vAlign w:val="center"/>
          </w:tcPr>
          <w:p w14:paraId="6BA2C87C" w14:textId="78AAB09B" w:rsidR="00AF3325" w:rsidRPr="004940A4" w:rsidRDefault="00AF3325" w:rsidP="00953298">
            <w:pPr>
              <w:pStyle w:val="Heading3"/>
              <w:rPr>
                <w:b/>
                <w:bCs/>
                <w:sz w:val="20"/>
              </w:rPr>
            </w:pPr>
            <w:r w:rsidRPr="004940A4">
              <w:rPr>
                <w:b/>
                <w:bCs/>
                <w:color w:val="auto"/>
                <w:sz w:val="20"/>
              </w:rPr>
              <w:t>BALANCE</w:t>
            </w:r>
          </w:p>
        </w:tc>
      </w:tr>
      <w:tr w:rsidR="00AF3325" w:rsidRPr="00953298" w14:paraId="748941AA" w14:textId="2A99FE83" w:rsidTr="004940A4">
        <w:trPr>
          <w:trHeight w:val="305"/>
        </w:trPr>
        <w:tc>
          <w:tcPr>
            <w:tcW w:w="2067" w:type="dxa"/>
            <w:vAlign w:val="center"/>
          </w:tcPr>
          <w:p w14:paraId="27A39700" w14:textId="540F3F4A" w:rsidR="00AF3325" w:rsidRPr="00953298" w:rsidRDefault="00AF3325" w:rsidP="00644838">
            <w:pPr>
              <w:pStyle w:val="Chores"/>
              <w:spacing w:before="0"/>
            </w:pPr>
          </w:p>
        </w:tc>
        <w:tc>
          <w:tcPr>
            <w:tcW w:w="6265" w:type="dxa"/>
            <w:tcMar>
              <w:left w:w="29" w:type="dxa"/>
              <w:right w:w="29" w:type="dxa"/>
            </w:tcMar>
            <w:vAlign w:val="center"/>
          </w:tcPr>
          <w:p w14:paraId="49E4A5EE" w14:textId="2D8B3393" w:rsidR="00AF3325" w:rsidRPr="00953298" w:rsidRDefault="00C13D1D" w:rsidP="00644838">
            <w:pPr>
              <w:pStyle w:val="Chores"/>
              <w:spacing w:before="0"/>
            </w:pPr>
            <w:r>
              <w:t>Balance Forward -------------------------------------------------------------</w:t>
            </w:r>
          </w:p>
        </w:tc>
        <w:tc>
          <w:tcPr>
            <w:tcW w:w="1988" w:type="dxa"/>
          </w:tcPr>
          <w:p w14:paraId="221BF344" w14:textId="667E7B3D" w:rsidR="00AF3325" w:rsidRPr="00953298" w:rsidRDefault="00C13D1D" w:rsidP="00644838">
            <w:pPr>
              <w:pStyle w:val="Chores"/>
              <w:spacing w:before="0"/>
            </w:pPr>
            <w:r>
              <w:t>------------------------</w:t>
            </w:r>
          </w:p>
        </w:tc>
        <w:tc>
          <w:tcPr>
            <w:tcW w:w="1988" w:type="dxa"/>
          </w:tcPr>
          <w:p w14:paraId="25504E19" w14:textId="42DFC1E0" w:rsidR="00AF3325" w:rsidRPr="00953298" w:rsidRDefault="00C13D1D" w:rsidP="00644838">
            <w:pPr>
              <w:pStyle w:val="Chores"/>
              <w:spacing w:before="0"/>
            </w:pPr>
            <w:r>
              <w:t>------------------------</w:t>
            </w:r>
          </w:p>
        </w:tc>
        <w:tc>
          <w:tcPr>
            <w:tcW w:w="2273" w:type="dxa"/>
          </w:tcPr>
          <w:p w14:paraId="6A685F7B" w14:textId="77777777" w:rsidR="00AF3325" w:rsidRPr="00953298" w:rsidRDefault="00AF3325" w:rsidP="00644838">
            <w:pPr>
              <w:pStyle w:val="Chores"/>
              <w:spacing w:before="0"/>
            </w:pPr>
          </w:p>
        </w:tc>
      </w:tr>
      <w:tr w:rsidR="00AF3325" w:rsidRPr="00953298" w14:paraId="705D6A23" w14:textId="68F7400B" w:rsidTr="004940A4">
        <w:trPr>
          <w:trHeight w:val="145"/>
        </w:trPr>
        <w:tc>
          <w:tcPr>
            <w:tcW w:w="2067" w:type="dxa"/>
            <w:vAlign w:val="center"/>
          </w:tcPr>
          <w:p w14:paraId="50A90281" w14:textId="67FBD06D" w:rsidR="00AF3325" w:rsidRPr="00953298" w:rsidRDefault="00AF3325" w:rsidP="00644838">
            <w:pPr>
              <w:pStyle w:val="Chores"/>
              <w:spacing w:before="0"/>
            </w:pPr>
          </w:p>
        </w:tc>
        <w:tc>
          <w:tcPr>
            <w:tcW w:w="6265" w:type="dxa"/>
            <w:tcMar>
              <w:left w:w="29" w:type="dxa"/>
              <w:right w:w="29" w:type="dxa"/>
            </w:tcMar>
            <w:vAlign w:val="center"/>
          </w:tcPr>
          <w:p w14:paraId="7ED1FEBA" w14:textId="77777777" w:rsidR="00AF3325" w:rsidRPr="00953298" w:rsidRDefault="00AF3325" w:rsidP="00644838">
            <w:pPr>
              <w:pStyle w:val="Chores"/>
              <w:spacing w:before="0"/>
            </w:pPr>
          </w:p>
        </w:tc>
        <w:tc>
          <w:tcPr>
            <w:tcW w:w="1988" w:type="dxa"/>
          </w:tcPr>
          <w:p w14:paraId="35AF1B35" w14:textId="77777777" w:rsidR="00AF3325" w:rsidRPr="00953298" w:rsidRDefault="00AF3325" w:rsidP="00644838">
            <w:pPr>
              <w:pStyle w:val="Chores"/>
              <w:spacing w:before="0"/>
            </w:pPr>
          </w:p>
        </w:tc>
        <w:tc>
          <w:tcPr>
            <w:tcW w:w="1988" w:type="dxa"/>
          </w:tcPr>
          <w:p w14:paraId="19B38112" w14:textId="77777777" w:rsidR="00AF3325" w:rsidRPr="00953298" w:rsidRDefault="00AF3325" w:rsidP="00644838">
            <w:pPr>
              <w:pStyle w:val="Chores"/>
              <w:spacing w:before="0"/>
            </w:pPr>
          </w:p>
        </w:tc>
        <w:tc>
          <w:tcPr>
            <w:tcW w:w="2273" w:type="dxa"/>
          </w:tcPr>
          <w:p w14:paraId="23296652" w14:textId="77777777" w:rsidR="00AF3325" w:rsidRPr="00953298" w:rsidRDefault="00AF3325" w:rsidP="00644838">
            <w:pPr>
              <w:pStyle w:val="Chores"/>
              <w:spacing w:before="0"/>
            </w:pPr>
          </w:p>
        </w:tc>
      </w:tr>
      <w:tr w:rsidR="00AF3325" w:rsidRPr="00953298" w14:paraId="62BF377C" w14:textId="4CB76EE0" w:rsidTr="004940A4">
        <w:trPr>
          <w:trHeight w:val="402"/>
        </w:trPr>
        <w:tc>
          <w:tcPr>
            <w:tcW w:w="2067" w:type="dxa"/>
            <w:vAlign w:val="center"/>
          </w:tcPr>
          <w:p w14:paraId="4ABDAF3C" w14:textId="45727C6D" w:rsidR="00AF3325" w:rsidRPr="00585010" w:rsidRDefault="00AF3325" w:rsidP="00644838">
            <w:pPr>
              <w:pStyle w:val="Chores"/>
              <w:spacing w:before="0"/>
              <w:jc w:val="center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</w:tc>
        <w:tc>
          <w:tcPr>
            <w:tcW w:w="6265" w:type="dxa"/>
            <w:tcMar>
              <w:left w:w="29" w:type="dxa"/>
              <w:right w:w="29" w:type="dxa"/>
            </w:tcMar>
            <w:vAlign w:val="center"/>
          </w:tcPr>
          <w:p w14:paraId="69F867A3" w14:textId="77777777" w:rsidR="00AF3325" w:rsidRPr="00953298" w:rsidRDefault="00AF3325" w:rsidP="00644838">
            <w:pPr>
              <w:pStyle w:val="Chores"/>
              <w:spacing w:before="0"/>
            </w:pPr>
          </w:p>
        </w:tc>
        <w:tc>
          <w:tcPr>
            <w:tcW w:w="1988" w:type="dxa"/>
          </w:tcPr>
          <w:p w14:paraId="481BC70C" w14:textId="77777777" w:rsidR="00AF3325" w:rsidRPr="00953298" w:rsidRDefault="00AF3325" w:rsidP="00644838">
            <w:pPr>
              <w:pStyle w:val="Chores"/>
              <w:spacing w:before="0"/>
            </w:pPr>
          </w:p>
        </w:tc>
        <w:tc>
          <w:tcPr>
            <w:tcW w:w="1988" w:type="dxa"/>
          </w:tcPr>
          <w:p w14:paraId="6CAFF28B" w14:textId="77777777" w:rsidR="00AF3325" w:rsidRPr="00953298" w:rsidRDefault="00AF3325" w:rsidP="00644838">
            <w:pPr>
              <w:pStyle w:val="Chores"/>
              <w:spacing w:before="0"/>
            </w:pPr>
          </w:p>
        </w:tc>
        <w:tc>
          <w:tcPr>
            <w:tcW w:w="2273" w:type="dxa"/>
          </w:tcPr>
          <w:p w14:paraId="6CD6B1D3" w14:textId="77777777" w:rsidR="00AF3325" w:rsidRPr="00953298" w:rsidRDefault="00AF3325" w:rsidP="00644838">
            <w:pPr>
              <w:pStyle w:val="Chores"/>
              <w:spacing w:before="0"/>
            </w:pPr>
          </w:p>
        </w:tc>
      </w:tr>
      <w:tr w:rsidR="00AF3325" w:rsidRPr="00953298" w14:paraId="35D3606B" w14:textId="1B932FB0" w:rsidTr="004940A4">
        <w:trPr>
          <w:trHeight w:val="200"/>
        </w:trPr>
        <w:tc>
          <w:tcPr>
            <w:tcW w:w="2067" w:type="dxa"/>
            <w:vAlign w:val="center"/>
          </w:tcPr>
          <w:p w14:paraId="5EAEBF24" w14:textId="0781F728" w:rsidR="00AF3325" w:rsidRPr="00953298" w:rsidRDefault="00AF3325" w:rsidP="00644838">
            <w:pPr>
              <w:pStyle w:val="Chores"/>
              <w:spacing w:before="0"/>
            </w:pPr>
          </w:p>
        </w:tc>
        <w:tc>
          <w:tcPr>
            <w:tcW w:w="6265" w:type="dxa"/>
            <w:tcMar>
              <w:left w:w="29" w:type="dxa"/>
              <w:right w:w="29" w:type="dxa"/>
            </w:tcMar>
            <w:vAlign w:val="center"/>
          </w:tcPr>
          <w:p w14:paraId="70E7BE63" w14:textId="77777777" w:rsidR="00AF3325" w:rsidRPr="00953298" w:rsidRDefault="00AF3325" w:rsidP="00644838">
            <w:pPr>
              <w:pStyle w:val="Chores"/>
              <w:spacing w:before="0"/>
            </w:pPr>
          </w:p>
        </w:tc>
        <w:tc>
          <w:tcPr>
            <w:tcW w:w="1988" w:type="dxa"/>
          </w:tcPr>
          <w:p w14:paraId="2532E2FA" w14:textId="77777777" w:rsidR="00AF3325" w:rsidRPr="00953298" w:rsidRDefault="00AF3325" w:rsidP="00644838">
            <w:pPr>
              <w:pStyle w:val="Chores"/>
              <w:spacing w:before="0"/>
            </w:pPr>
          </w:p>
        </w:tc>
        <w:tc>
          <w:tcPr>
            <w:tcW w:w="1988" w:type="dxa"/>
          </w:tcPr>
          <w:p w14:paraId="2C3A6989" w14:textId="77777777" w:rsidR="00AF3325" w:rsidRPr="00953298" w:rsidRDefault="00AF3325" w:rsidP="00644838">
            <w:pPr>
              <w:pStyle w:val="Chores"/>
              <w:spacing w:before="0"/>
            </w:pPr>
          </w:p>
        </w:tc>
        <w:tc>
          <w:tcPr>
            <w:tcW w:w="2273" w:type="dxa"/>
          </w:tcPr>
          <w:p w14:paraId="70581857" w14:textId="77777777" w:rsidR="00AF3325" w:rsidRPr="00953298" w:rsidRDefault="00AF3325" w:rsidP="00644838">
            <w:pPr>
              <w:pStyle w:val="Chores"/>
              <w:spacing w:before="0"/>
            </w:pPr>
          </w:p>
        </w:tc>
      </w:tr>
      <w:tr w:rsidR="00AF3325" w:rsidRPr="00953298" w14:paraId="20E2C8CE" w14:textId="25F64719" w:rsidTr="004940A4">
        <w:trPr>
          <w:trHeight w:val="71"/>
        </w:trPr>
        <w:tc>
          <w:tcPr>
            <w:tcW w:w="2067" w:type="dxa"/>
            <w:vAlign w:val="center"/>
          </w:tcPr>
          <w:p w14:paraId="0926B1A1" w14:textId="1FF36691" w:rsidR="00AF3325" w:rsidRPr="00953298" w:rsidRDefault="00AF3325" w:rsidP="00644838">
            <w:pPr>
              <w:pStyle w:val="Chores"/>
              <w:spacing w:before="0"/>
            </w:pPr>
          </w:p>
        </w:tc>
        <w:tc>
          <w:tcPr>
            <w:tcW w:w="6265" w:type="dxa"/>
            <w:tcMar>
              <w:left w:w="29" w:type="dxa"/>
              <w:right w:w="29" w:type="dxa"/>
            </w:tcMar>
            <w:vAlign w:val="center"/>
          </w:tcPr>
          <w:p w14:paraId="2C792F47" w14:textId="77777777" w:rsidR="00AF3325" w:rsidRPr="00953298" w:rsidRDefault="00AF3325" w:rsidP="00644838">
            <w:pPr>
              <w:pStyle w:val="Chores"/>
              <w:spacing w:before="0"/>
            </w:pPr>
          </w:p>
        </w:tc>
        <w:tc>
          <w:tcPr>
            <w:tcW w:w="1988" w:type="dxa"/>
          </w:tcPr>
          <w:p w14:paraId="5B22C322" w14:textId="77777777" w:rsidR="00AF3325" w:rsidRPr="00953298" w:rsidRDefault="00AF3325" w:rsidP="00644838">
            <w:pPr>
              <w:pStyle w:val="Chores"/>
              <w:spacing w:before="0"/>
            </w:pPr>
          </w:p>
        </w:tc>
        <w:tc>
          <w:tcPr>
            <w:tcW w:w="1988" w:type="dxa"/>
          </w:tcPr>
          <w:p w14:paraId="5FA4E3DD" w14:textId="77777777" w:rsidR="00AF3325" w:rsidRPr="00953298" w:rsidRDefault="00AF3325" w:rsidP="00644838">
            <w:pPr>
              <w:pStyle w:val="Chores"/>
              <w:spacing w:before="0"/>
            </w:pPr>
          </w:p>
        </w:tc>
        <w:tc>
          <w:tcPr>
            <w:tcW w:w="2273" w:type="dxa"/>
          </w:tcPr>
          <w:p w14:paraId="391D3723" w14:textId="77777777" w:rsidR="00AF3325" w:rsidRPr="00953298" w:rsidRDefault="00AF3325" w:rsidP="00644838">
            <w:pPr>
              <w:pStyle w:val="Chores"/>
              <w:spacing w:before="0"/>
            </w:pPr>
          </w:p>
        </w:tc>
      </w:tr>
      <w:tr w:rsidR="00AF3325" w:rsidRPr="00953298" w14:paraId="2E9842DA" w14:textId="7B37E3F6" w:rsidTr="004940A4">
        <w:trPr>
          <w:trHeight w:val="265"/>
        </w:trPr>
        <w:tc>
          <w:tcPr>
            <w:tcW w:w="2067" w:type="dxa"/>
            <w:vAlign w:val="center"/>
          </w:tcPr>
          <w:p w14:paraId="373E4DDE" w14:textId="57B28285" w:rsidR="00AF3325" w:rsidRPr="00953298" w:rsidRDefault="00AF3325" w:rsidP="00644838">
            <w:pPr>
              <w:pStyle w:val="Chores"/>
              <w:spacing w:before="0"/>
            </w:pPr>
          </w:p>
        </w:tc>
        <w:tc>
          <w:tcPr>
            <w:tcW w:w="6265" w:type="dxa"/>
            <w:tcMar>
              <w:left w:w="29" w:type="dxa"/>
              <w:right w:w="29" w:type="dxa"/>
            </w:tcMar>
            <w:vAlign w:val="center"/>
          </w:tcPr>
          <w:p w14:paraId="6C3E1EFA" w14:textId="77777777" w:rsidR="00AF3325" w:rsidRPr="00953298" w:rsidRDefault="00AF3325" w:rsidP="00644838">
            <w:pPr>
              <w:pStyle w:val="Chores"/>
              <w:spacing w:before="0"/>
            </w:pPr>
          </w:p>
        </w:tc>
        <w:tc>
          <w:tcPr>
            <w:tcW w:w="1988" w:type="dxa"/>
          </w:tcPr>
          <w:p w14:paraId="111AC612" w14:textId="77777777" w:rsidR="00AF3325" w:rsidRPr="00953298" w:rsidRDefault="00AF3325" w:rsidP="00644838">
            <w:pPr>
              <w:pStyle w:val="Chores"/>
              <w:spacing w:before="0"/>
            </w:pPr>
          </w:p>
        </w:tc>
        <w:tc>
          <w:tcPr>
            <w:tcW w:w="1988" w:type="dxa"/>
          </w:tcPr>
          <w:p w14:paraId="4B2D4990" w14:textId="77777777" w:rsidR="00AF3325" w:rsidRPr="00953298" w:rsidRDefault="00AF3325" w:rsidP="00644838">
            <w:pPr>
              <w:pStyle w:val="Chores"/>
              <w:spacing w:before="0"/>
            </w:pPr>
          </w:p>
        </w:tc>
        <w:tc>
          <w:tcPr>
            <w:tcW w:w="2273" w:type="dxa"/>
          </w:tcPr>
          <w:p w14:paraId="776AC81A" w14:textId="77777777" w:rsidR="00AF3325" w:rsidRPr="00953298" w:rsidRDefault="00AF3325" w:rsidP="00644838">
            <w:pPr>
              <w:pStyle w:val="Chores"/>
              <w:spacing w:before="0"/>
            </w:pPr>
          </w:p>
        </w:tc>
      </w:tr>
      <w:tr w:rsidR="00AF3325" w:rsidRPr="002C7725" w14:paraId="66DD0C59" w14:textId="423E2E82" w:rsidTr="004940A4">
        <w:trPr>
          <w:trHeight w:val="71"/>
        </w:trPr>
        <w:tc>
          <w:tcPr>
            <w:tcW w:w="2067" w:type="dxa"/>
            <w:vAlign w:val="center"/>
          </w:tcPr>
          <w:p w14:paraId="59672730" w14:textId="76460AD8" w:rsidR="00AF3325" w:rsidRDefault="00AF3325" w:rsidP="00644838">
            <w:pPr>
              <w:pStyle w:val="Chores"/>
              <w:spacing w:before="0"/>
            </w:pPr>
          </w:p>
        </w:tc>
        <w:tc>
          <w:tcPr>
            <w:tcW w:w="6265" w:type="dxa"/>
            <w:tcMar>
              <w:left w:w="29" w:type="dxa"/>
              <w:right w:w="29" w:type="dxa"/>
            </w:tcMar>
            <w:vAlign w:val="center"/>
          </w:tcPr>
          <w:p w14:paraId="65574B68" w14:textId="77777777" w:rsidR="00AF3325" w:rsidRPr="00953298" w:rsidRDefault="00AF3325" w:rsidP="00644838">
            <w:pPr>
              <w:pStyle w:val="Chores"/>
              <w:spacing w:before="0"/>
            </w:pPr>
          </w:p>
        </w:tc>
        <w:tc>
          <w:tcPr>
            <w:tcW w:w="1988" w:type="dxa"/>
          </w:tcPr>
          <w:p w14:paraId="3A215B02" w14:textId="77777777" w:rsidR="00AF3325" w:rsidRPr="00953298" w:rsidRDefault="00AF3325" w:rsidP="00644838">
            <w:pPr>
              <w:pStyle w:val="Chores"/>
              <w:spacing w:before="0"/>
            </w:pPr>
          </w:p>
        </w:tc>
        <w:tc>
          <w:tcPr>
            <w:tcW w:w="1988" w:type="dxa"/>
          </w:tcPr>
          <w:p w14:paraId="2CAD3F3C" w14:textId="77777777" w:rsidR="00AF3325" w:rsidRPr="00953298" w:rsidRDefault="00AF3325" w:rsidP="00644838">
            <w:pPr>
              <w:pStyle w:val="Chores"/>
              <w:spacing w:before="0"/>
            </w:pPr>
          </w:p>
        </w:tc>
        <w:tc>
          <w:tcPr>
            <w:tcW w:w="2273" w:type="dxa"/>
          </w:tcPr>
          <w:p w14:paraId="28613E48" w14:textId="77777777" w:rsidR="00AF3325" w:rsidRPr="00953298" w:rsidRDefault="00AF3325" w:rsidP="00644838">
            <w:pPr>
              <w:pStyle w:val="Chores"/>
              <w:spacing w:before="0"/>
            </w:pPr>
          </w:p>
        </w:tc>
      </w:tr>
      <w:tr w:rsidR="00AF3325" w:rsidRPr="002C7725" w14:paraId="3161C2C2" w14:textId="00E66953" w:rsidTr="004940A4">
        <w:trPr>
          <w:trHeight w:val="329"/>
        </w:trPr>
        <w:tc>
          <w:tcPr>
            <w:tcW w:w="2067" w:type="dxa"/>
            <w:vAlign w:val="center"/>
          </w:tcPr>
          <w:p w14:paraId="139BF963" w14:textId="781AFB33" w:rsidR="00AF3325" w:rsidRPr="008F00E6" w:rsidRDefault="00AF3325" w:rsidP="00644838">
            <w:pPr>
              <w:pStyle w:val="Chores"/>
              <w:spacing w:before="0"/>
            </w:pPr>
          </w:p>
        </w:tc>
        <w:tc>
          <w:tcPr>
            <w:tcW w:w="6265" w:type="dxa"/>
            <w:tcMar>
              <w:left w:w="29" w:type="dxa"/>
              <w:right w:w="29" w:type="dxa"/>
            </w:tcMar>
            <w:vAlign w:val="center"/>
          </w:tcPr>
          <w:p w14:paraId="61BAF7EC" w14:textId="77777777" w:rsidR="00AF3325" w:rsidRPr="00953298" w:rsidRDefault="00AF3325" w:rsidP="00644838">
            <w:pPr>
              <w:pStyle w:val="Chores"/>
              <w:spacing w:before="0"/>
            </w:pPr>
          </w:p>
        </w:tc>
        <w:tc>
          <w:tcPr>
            <w:tcW w:w="1988" w:type="dxa"/>
          </w:tcPr>
          <w:p w14:paraId="33F6E7AE" w14:textId="77777777" w:rsidR="00AF3325" w:rsidRPr="00953298" w:rsidRDefault="00AF3325" w:rsidP="00644838">
            <w:pPr>
              <w:pStyle w:val="Chores"/>
              <w:spacing w:before="0"/>
            </w:pPr>
          </w:p>
        </w:tc>
        <w:tc>
          <w:tcPr>
            <w:tcW w:w="1988" w:type="dxa"/>
          </w:tcPr>
          <w:p w14:paraId="2222BF2D" w14:textId="77777777" w:rsidR="00AF3325" w:rsidRPr="00953298" w:rsidRDefault="00AF3325" w:rsidP="00644838">
            <w:pPr>
              <w:pStyle w:val="Chores"/>
              <w:spacing w:before="0"/>
            </w:pPr>
          </w:p>
        </w:tc>
        <w:tc>
          <w:tcPr>
            <w:tcW w:w="2273" w:type="dxa"/>
          </w:tcPr>
          <w:p w14:paraId="09F71FF1" w14:textId="77777777" w:rsidR="00AF3325" w:rsidRPr="00953298" w:rsidRDefault="00AF3325" w:rsidP="00644838">
            <w:pPr>
              <w:pStyle w:val="Chores"/>
              <w:spacing w:before="0"/>
            </w:pPr>
          </w:p>
        </w:tc>
      </w:tr>
      <w:tr w:rsidR="00AF3325" w:rsidRPr="002C7725" w14:paraId="1879C5FA" w14:textId="5490098D" w:rsidTr="004940A4">
        <w:trPr>
          <w:trHeight w:val="237"/>
        </w:trPr>
        <w:tc>
          <w:tcPr>
            <w:tcW w:w="2067" w:type="dxa"/>
            <w:vAlign w:val="center"/>
          </w:tcPr>
          <w:p w14:paraId="55A77410" w14:textId="3E23C1BF" w:rsidR="00AF3325" w:rsidRDefault="00AF3325" w:rsidP="00644838">
            <w:pPr>
              <w:pStyle w:val="Chores"/>
              <w:spacing w:before="0"/>
            </w:pPr>
          </w:p>
        </w:tc>
        <w:tc>
          <w:tcPr>
            <w:tcW w:w="6265" w:type="dxa"/>
            <w:tcMar>
              <w:left w:w="29" w:type="dxa"/>
              <w:right w:w="29" w:type="dxa"/>
            </w:tcMar>
            <w:vAlign w:val="center"/>
          </w:tcPr>
          <w:p w14:paraId="141C6B5F" w14:textId="77777777" w:rsidR="00AF3325" w:rsidRPr="00953298" w:rsidRDefault="00AF3325" w:rsidP="00644838">
            <w:pPr>
              <w:pStyle w:val="Chores"/>
              <w:spacing w:before="0"/>
            </w:pPr>
          </w:p>
        </w:tc>
        <w:tc>
          <w:tcPr>
            <w:tcW w:w="1988" w:type="dxa"/>
          </w:tcPr>
          <w:p w14:paraId="2B3C9DCE" w14:textId="77777777" w:rsidR="00AF3325" w:rsidRPr="00953298" w:rsidRDefault="00AF3325" w:rsidP="00644838">
            <w:pPr>
              <w:pStyle w:val="Chores"/>
              <w:spacing w:before="0"/>
            </w:pPr>
          </w:p>
        </w:tc>
        <w:tc>
          <w:tcPr>
            <w:tcW w:w="1988" w:type="dxa"/>
          </w:tcPr>
          <w:p w14:paraId="4F7EC01A" w14:textId="77777777" w:rsidR="00AF3325" w:rsidRPr="00953298" w:rsidRDefault="00AF3325" w:rsidP="00644838">
            <w:pPr>
              <w:pStyle w:val="Chores"/>
              <w:spacing w:before="0"/>
            </w:pPr>
          </w:p>
        </w:tc>
        <w:tc>
          <w:tcPr>
            <w:tcW w:w="2273" w:type="dxa"/>
          </w:tcPr>
          <w:p w14:paraId="4ADDAA84" w14:textId="77777777" w:rsidR="00AF3325" w:rsidRPr="00953298" w:rsidRDefault="00AF3325" w:rsidP="00644838">
            <w:pPr>
              <w:pStyle w:val="Chores"/>
              <w:spacing w:before="0"/>
            </w:pPr>
          </w:p>
        </w:tc>
      </w:tr>
      <w:tr w:rsidR="00AF3325" w:rsidRPr="002C7725" w14:paraId="2F117470" w14:textId="74CE62B9" w:rsidTr="004940A4">
        <w:trPr>
          <w:trHeight w:val="219"/>
        </w:trPr>
        <w:tc>
          <w:tcPr>
            <w:tcW w:w="2067" w:type="dxa"/>
            <w:vAlign w:val="center"/>
          </w:tcPr>
          <w:p w14:paraId="3B91E5F6" w14:textId="668C53FA" w:rsidR="00AF3325" w:rsidRDefault="00AF3325" w:rsidP="00644838">
            <w:pPr>
              <w:pStyle w:val="Chores"/>
              <w:spacing w:before="0"/>
            </w:pPr>
          </w:p>
        </w:tc>
        <w:tc>
          <w:tcPr>
            <w:tcW w:w="6265" w:type="dxa"/>
            <w:tcMar>
              <w:left w:w="29" w:type="dxa"/>
              <w:right w:w="29" w:type="dxa"/>
            </w:tcMar>
            <w:vAlign w:val="center"/>
          </w:tcPr>
          <w:p w14:paraId="672FE73B" w14:textId="77777777" w:rsidR="00AF3325" w:rsidRPr="00953298" w:rsidRDefault="00AF3325" w:rsidP="00644838">
            <w:pPr>
              <w:pStyle w:val="Chores"/>
              <w:spacing w:before="0"/>
            </w:pPr>
          </w:p>
        </w:tc>
        <w:tc>
          <w:tcPr>
            <w:tcW w:w="1988" w:type="dxa"/>
          </w:tcPr>
          <w:p w14:paraId="3FAB5D30" w14:textId="77777777" w:rsidR="00AF3325" w:rsidRPr="00953298" w:rsidRDefault="00AF3325" w:rsidP="00644838">
            <w:pPr>
              <w:pStyle w:val="Chores"/>
              <w:spacing w:before="0"/>
            </w:pPr>
          </w:p>
        </w:tc>
        <w:tc>
          <w:tcPr>
            <w:tcW w:w="1988" w:type="dxa"/>
          </w:tcPr>
          <w:p w14:paraId="2C22D122" w14:textId="77777777" w:rsidR="00AF3325" w:rsidRPr="00953298" w:rsidRDefault="00AF3325" w:rsidP="00644838">
            <w:pPr>
              <w:pStyle w:val="Chores"/>
              <w:spacing w:before="0"/>
            </w:pPr>
          </w:p>
        </w:tc>
        <w:tc>
          <w:tcPr>
            <w:tcW w:w="2273" w:type="dxa"/>
          </w:tcPr>
          <w:p w14:paraId="0118C175" w14:textId="77777777" w:rsidR="00AF3325" w:rsidRPr="00953298" w:rsidRDefault="00AF3325" w:rsidP="00644838">
            <w:pPr>
              <w:pStyle w:val="Chores"/>
              <w:spacing w:before="0"/>
            </w:pPr>
          </w:p>
        </w:tc>
      </w:tr>
      <w:tr w:rsidR="00AF3325" w:rsidRPr="002C7725" w14:paraId="238E95DC" w14:textId="36A03672" w:rsidTr="004940A4">
        <w:trPr>
          <w:trHeight w:val="200"/>
        </w:trPr>
        <w:tc>
          <w:tcPr>
            <w:tcW w:w="2067" w:type="dxa"/>
            <w:vAlign w:val="center"/>
          </w:tcPr>
          <w:p w14:paraId="055B5A38" w14:textId="50CB73CF" w:rsidR="00AF3325" w:rsidRDefault="00AF3325" w:rsidP="00644838">
            <w:pPr>
              <w:pStyle w:val="Chores"/>
              <w:spacing w:before="0"/>
            </w:pPr>
          </w:p>
        </w:tc>
        <w:tc>
          <w:tcPr>
            <w:tcW w:w="6265" w:type="dxa"/>
            <w:tcMar>
              <w:left w:w="29" w:type="dxa"/>
              <w:right w:w="29" w:type="dxa"/>
            </w:tcMar>
            <w:vAlign w:val="center"/>
          </w:tcPr>
          <w:p w14:paraId="1CA0CA46" w14:textId="77777777" w:rsidR="00AF3325" w:rsidRPr="00953298" w:rsidRDefault="00AF3325" w:rsidP="00644838">
            <w:pPr>
              <w:pStyle w:val="Chores"/>
              <w:spacing w:before="0"/>
            </w:pPr>
          </w:p>
        </w:tc>
        <w:tc>
          <w:tcPr>
            <w:tcW w:w="1988" w:type="dxa"/>
          </w:tcPr>
          <w:p w14:paraId="6A28D82A" w14:textId="77777777" w:rsidR="00AF3325" w:rsidRPr="00953298" w:rsidRDefault="00AF3325" w:rsidP="00644838">
            <w:pPr>
              <w:pStyle w:val="Chores"/>
              <w:spacing w:before="0"/>
            </w:pPr>
          </w:p>
        </w:tc>
        <w:tc>
          <w:tcPr>
            <w:tcW w:w="1988" w:type="dxa"/>
          </w:tcPr>
          <w:p w14:paraId="3BF9A4AA" w14:textId="77777777" w:rsidR="00AF3325" w:rsidRPr="00953298" w:rsidRDefault="00AF3325" w:rsidP="00644838">
            <w:pPr>
              <w:pStyle w:val="Chores"/>
              <w:spacing w:before="0"/>
            </w:pPr>
          </w:p>
        </w:tc>
        <w:tc>
          <w:tcPr>
            <w:tcW w:w="2273" w:type="dxa"/>
          </w:tcPr>
          <w:p w14:paraId="07195730" w14:textId="77777777" w:rsidR="00AF3325" w:rsidRPr="00953298" w:rsidRDefault="00AF3325" w:rsidP="00644838">
            <w:pPr>
              <w:pStyle w:val="Chores"/>
              <w:spacing w:before="0"/>
            </w:pPr>
          </w:p>
        </w:tc>
      </w:tr>
      <w:tr w:rsidR="00AF3325" w:rsidRPr="002C7725" w14:paraId="3EA9FB5E" w14:textId="58FC8C1B" w:rsidTr="004940A4">
        <w:trPr>
          <w:trHeight w:val="191"/>
        </w:trPr>
        <w:tc>
          <w:tcPr>
            <w:tcW w:w="2067" w:type="dxa"/>
            <w:vAlign w:val="center"/>
          </w:tcPr>
          <w:p w14:paraId="3DDB2FAE" w14:textId="2826AFA1" w:rsidR="00AF3325" w:rsidRDefault="00AF3325" w:rsidP="00644838">
            <w:pPr>
              <w:pStyle w:val="Chores"/>
              <w:spacing w:before="0"/>
              <w:jc w:val="center"/>
            </w:pPr>
          </w:p>
        </w:tc>
        <w:tc>
          <w:tcPr>
            <w:tcW w:w="6265" w:type="dxa"/>
            <w:tcMar>
              <w:left w:w="29" w:type="dxa"/>
              <w:right w:w="29" w:type="dxa"/>
            </w:tcMar>
            <w:vAlign w:val="center"/>
          </w:tcPr>
          <w:p w14:paraId="1CC10632" w14:textId="77777777" w:rsidR="00AF3325" w:rsidRPr="00953298" w:rsidRDefault="00AF3325" w:rsidP="00644838">
            <w:pPr>
              <w:pStyle w:val="Chores"/>
              <w:spacing w:before="0"/>
              <w:jc w:val="center"/>
            </w:pPr>
          </w:p>
        </w:tc>
        <w:tc>
          <w:tcPr>
            <w:tcW w:w="1988" w:type="dxa"/>
          </w:tcPr>
          <w:p w14:paraId="2A6D571F" w14:textId="77777777" w:rsidR="00AF3325" w:rsidRPr="00953298" w:rsidRDefault="00AF3325" w:rsidP="00644838">
            <w:pPr>
              <w:pStyle w:val="Chores"/>
              <w:spacing w:before="0"/>
              <w:jc w:val="center"/>
            </w:pPr>
          </w:p>
        </w:tc>
        <w:tc>
          <w:tcPr>
            <w:tcW w:w="1988" w:type="dxa"/>
          </w:tcPr>
          <w:p w14:paraId="3FB3FAA2" w14:textId="77777777" w:rsidR="00AF3325" w:rsidRPr="00953298" w:rsidRDefault="00AF3325" w:rsidP="00644838">
            <w:pPr>
              <w:pStyle w:val="Chores"/>
              <w:spacing w:before="0"/>
              <w:jc w:val="center"/>
            </w:pPr>
          </w:p>
        </w:tc>
        <w:tc>
          <w:tcPr>
            <w:tcW w:w="2273" w:type="dxa"/>
          </w:tcPr>
          <w:p w14:paraId="77C2030C" w14:textId="77777777" w:rsidR="00AF3325" w:rsidRPr="00953298" w:rsidRDefault="00AF3325" w:rsidP="00644838">
            <w:pPr>
              <w:pStyle w:val="Chores"/>
              <w:spacing w:before="0"/>
              <w:jc w:val="center"/>
            </w:pPr>
          </w:p>
        </w:tc>
      </w:tr>
      <w:tr w:rsidR="00AF3325" w:rsidRPr="002C7725" w14:paraId="132458C1" w14:textId="77777777" w:rsidTr="004940A4">
        <w:trPr>
          <w:trHeight w:val="173"/>
        </w:trPr>
        <w:tc>
          <w:tcPr>
            <w:tcW w:w="2067" w:type="dxa"/>
            <w:vAlign w:val="center"/>
          </w:tcPr>
          <w:p w14:paraId="0C005591" w14:textId="77777777" w:rsidR="00AF3325" w:rsidRDefault="00AF3325" w:rsidP="00644838">
            <w:pPr>
              <w:pStyle w:val="Chores"/>
              <w:spacing w:before="0"/>
              <w:jc w:val="center"/>
            </w:pPr>
          </w:p>
        </w:tc>
        <w:tc>
          <w:tcPr>
            <w:tcW w:w="6265" w:type="dxa"/>
            <w:tcMar>
              <w:left w:w="29" w:type="dxa"/>
              <w:right w:w="29" w:type="dxa"/>
            </w:tcMar>
            <w:vAlign w:val="center"/>
          </w:tcPr>
          <w:p w14:paraId="03DF4198" w14:textId="77777777" w:rsidR="00AF3325" w:rsidRPr="00953298" w:rsidRDefault="00AF3325" w:rsidP="00644838">
            <w:pPr>
              <w:pStyle w:val="Chores"/>
              <w:spacing w:before="0"/>
              <w:jc w:val="center"/>
            </w:pPr>
          </w:p>
        </w:tc>
        <w:tc>
          <w:tcPr>
            <w:tcW w:w="1988" w:type="dxa"/>
          </w:tcPr>
          <w:p w14:paraId="26E41440" w14:textId="77777777" w:rsidR="00AF3325" w:rsidRPr="00953298" w:rsidRDefault="00AF3325" w:rsidP="00644838">
            <w:pPr>
              <w:pStyle w:val="Chores"/>
              <w:spacing w:before="0"/>
              <w:jc w:val="center"/>
            </w:pPr>
          </w:p>
        </w:tc>
        <w:tc>
          <w:tcPr>
            <w:tcW w:w="1988" w:type="dxa"/>
          </w:tcPr>
          <w:p w14:paraId="16E99F4A" w14:textId="77777777" w:rsidR="00AF3325" w:rsidRPr="00953298" w:rsidRDefault="00AF3325" w:rsidP="00644838">
            <w:pPr>
              <w:pStyle w:val="Chores"/>
              <w:spacing w:before="0"/>
              <w:jc w:val="center"/>
            </w:pPr>
          </w:p>
        </w:tc>
        <w:tc>
          <w:tcPr>
            <w:tcW w:w="2273" w:type="dxa"/>
          </w:tcPr>
          <w:p w14:paraId="1B908AAA" w14:textId="77777777" w:rsidR="00AF3325" w:rsidRPr="00953298" w:rsidRDefault="00AF3325" w:rsidP="00644838">
            <w:pPr>
              <w:pStyle w:val="Chores"/>
              <w:spacing w:before="0"/>
              <w:jc w:val="center"/>
            </w:pPr>
          </w:p>
        </w:tc>
      </w:tr>
      <w:tr w:rsidR="00AF3325" w:rsidRPr="002C7725" w14:paraId="424B1DD1" w14:textId="77777777" w:rsidTr="004940A4">
        <w:trPr>
          <w:trHeight w:val="155"/>
        </w:trPr>
        <w:tc>
          <w:tcPr>
            <w:tcW w:w="2067" w:type="dxa"/>
            <w:vAlign w:val="center"/>
          </w:tcPr>
          <w:p w14:paraId="1436D8B9" w14:textId="77777777" w:rsidR="00AF3325" w:rsidRDefault="00AF3325" w:rsidP="00644838">
            <w:pPr>
              <w:pStyle w:val="Chores"/>
              <w:spacing w:before="0"/>
              <w:jc w:val="center"/>
            </w:pPr>
          </w:p>
        </w:tc>
        <w:tc>
          <w:tcPr>
            <w:tcW w:w="6265" w:type="dxa"/>
            <w:tcMar>
              <w:left w:w="29" w:type="dxa"/>
              <w:right w:w="29" w:type="dxa"/>
            </w:tcMar>
            <w:vAlign w:val="center"/>
          </w:tcPr>
          <w:p w14:paraId="1724FA91" w14:textId="77777777" w:rsidR="00AF3325" w:rsidRPr="00953298" w:rsidRDefault="00AF3325" w:rsidP="00644838">
            <w:pPr>
              <w:pStyle w:val="Chores"/>
              <w:spacing w:before="0"/>
              <w:jc w:val="center"/>
            </w:pPr>
          </w:p>
        </w:tc>
        <w:tc>
          <w:tcPr>
            <w:tcW w:w="1988" w:type="dxa"/>
          </w:tcPr>
          <w:p w14:paraId="00AD397D" w14:textId="77777777" w:rsidR="00AF3325" w:rsidRPr="00953298" w:rsidRDefault="00AF3325" w:rsidP="00644838">
            <w:pPr>
              <w:pStyle w:val="Chores"/>
              <w:spacing w:before="0"/>
              <w:jc w:val="center"/>
            </w:pPr>
          </w:p>
        </w:tc>
        <w:tc>
          <w:tcPr>
            <w:tcW w:w="1988" w:type="dxa"/>
          </w:tcPr>
          <w:p w14:paraId="1083155A" w14:textId="77777777" w:rsidR="00AF3325" w:rsidRPr="00953298" w:rsidRDefault="00AF3325" w:rsidP="00644838">
            <w:pPr>
              <w:pStyle w:val="Chores"/>
              <w:spacing w:before="0"/>
              <w:jc w:val="center"/>
            </w:pPr>
          </w:p>
        </w:tc>
        <w:tc>
          <w:tcPr>
            <w:tcW w:w="2273" w:type="dxa"/>
          </w:tcPr>
          <w:p w14:paraId="0FD6E63B" w14:textId="77777777" w:rsidR="00AF3325" w:rsidRPr="00953298" w:rsidRDefault="00AF3325" w:rsidP="00644838">
            <w:pPr>
              <w:pStyle w:val="Chores"/>
              <w:spacing w:before="0"/>
              <w:jc w:val="center"/>
            </w:pPr>
          </w:p>
        </w:tc>
      </w:tr>
      <w:tr w:rsidR="00AF3325" w:rsidRPr="002C7725" w14:paraId="4E64F012" w14:textId="77777777" w:rsidTr="004940A4">
        <w:trPr>
          <w:trHeight w:val="71"/>
        </w:trPr>
        <w:tc>
          <w:tcPr>
            <w:tcW w:w="2067" w:type="dxa"/>
            <w:vAlign w:val="center"/>
          </w:tcPr>
          <w:p w14:paraId="40F1856F" w14:textId="77777777" w:rsidR="00AF3325" w:rsidRDefault="00AF3325" w:rsidP="00644838">
            <w:pPr>
              <w:pStyle w:val="Chores"/>
              <w:spacing w:before="0"/>
              <w:jc w:val="center"/>
            </w:pPr>
          </w:p>
        </w:tc>
        <w:tc>
          <w:tcPr>
            <w:tcW w:w="6265" w:type="dxa"/>
            <w:tcMar>
              <w:left w:w="29" w:type="dxa"/>
              <w:right w:w="29" w:type="dxa"/>
            </w:tcMar>
            <w:vAlign w:val="center"/>
          </w:tcPr>
          <w:p w14:paraId="0C98BC88" w14:textId="77777777" w:rsidR="00AF3325" w:rsidRPr="00953298" w:rsidRDefault="00AF3325" w:rsidP="00644838">
            <w:pPr>
              <w:pStyle w:val="Chores"/>
              <w:spacing w:before="0"/>
              <w:jc w:val="center"/>
            </w:pPr>
          </w:p>
        </w:tc>
        <w:tc>
          <w:tcPr>
            <w:tcW w:w="1988" w:type="dxa"/>
          </w:tcPr>
          <w:p w14:paraId="5A8572A4" w14:textId="77777777" w:rsidR="00AF3325" w:rsidRPr="00953298" w:rsidRDefault="00AF3325" w:rsidP="00644838">
            <w:pPr>
              <w:pStyle w:val="Chores"/>
              <w:spacing w:before="0"/>
              <w:jc w:val="center"/>
            </w:pPr>
          </w:p>
        </w:tc>
        <w:tc>
          <w:tcPr>
            <w:tcW w:w="1988" w:type="dxa"/>
          </w:tcPr>
          <w:p w14:paraId="4C8BD11F" w14:textId="77777777" w:rsidR="00AF3325" w:rsidRPr="00953298" w:rsidRDefault="00AF3325" w:rsidP="00644838">
            <w:pPr>
              <w:pStyle w:val="Chores"/>
              <w:spacing w:before="0"/>
              <w:jc w:val="center"/>
            </w:pPr>
          </w:p>
        </w:tc>
        <w:tc>
          <w:tcPr>
            <w:tcW w:w="2273" w:type="dxa"/>
          </w:tcPr>
          <w:p w14:paraId="2AE28068" w14:textId="77777777" w:rsidR="00AF3325" w:rsidRPr="00953298" w:rsidRDefault="00AF3325" w:rsidP="00644838">
            <w:pPr>
              <w:pStyle w:val="Chores"/>
              <w:spacing w:before="0"/>
              <w:jc w:val="center"/>
            </w:pPr>
          </w:p>
        </w:tc>
      </w:tr>
      <w:tr w:rsidR="00AF3325" w:rsidRPr="002C7725" w14:paraId="0E224B0F" w14:textId="77777777" w:rsidTr="004940A4">
        <w:trPr>
          <w:trHeight w:val="71"/>
        </w:trPr>
        <w:tc>
          <w:tcPr>
            <w:tcW w:w="2067" w:type="dxa"/>
            <w:vAlign w:val="center"/>
          </w:tcPr>
          <w:p w14:paraId="6A771FB3" w14:textId="77777777" w:rsidR="00AF3325" w:rsidRDefault="00AF3325" w:rsidP="00644838">
            <w:pPr>
              <w:pStyle w:val="Chores"/>
              <w:spacing w:before="0"/>
              <w:jc w:val="center"/>
            </w:pPr>
          </w:p>
        </w:tc>
        <w:tc>
          <w:tcPr>
            <w:tcW w:w="6265" w:type="dxa"/>
            <w:tcMar>
              <w:left w:w="29" w:type="dxa"/>
              <w:right w:w="29" w:type="dxa"/>
            </w:tcMar>
            <w:vAlign w:val="center"/>
          </w:tcPr>
          <w:p w14:paraId="7707F3FC" w14:textId="77777777" w:rsidR="00AF3325" w:rsidRPr="00953298" w:rsidRDefault="00AF3325" w:rsidP="00644838">
            <w:pPr>
              <w:pStyle w:val="Chores"/>
              <w:spacing w:before="0"/>
              <w:jc w:val="center"/>
            </w:pPr>
          </w:p>
        </w:tc>
        <w:tc>
          <w:tcPr>
            <w:tcW w:w="1988" w:type="dxa"/>
          </w:tcPr>
          <w:p w14:paraId="07281099" w14:textId="77777777" w:rsidR="00AF3325" w:rsidRPr="00953298" w:rsidRDefault="00AF3325" w:rsidP="00644838">
            <w:pPr>
              <w:pStyle w:val="Chores"/>
              <w:spacing w:before="0"/>
              <w:jc w:val="center"/>
            </w:pPr>
          </w:p>
        </w:tc>
        <w:tc>
          <w:tcPr>
            <w:tcW w:w="1988" w:type="dxa"/>
          </w:tcPr>
          <w:p w14:paraId="27116F69" w14:textId="77777777" w:rsidR="00AF3325" w:rsidRPr="00953298" w:rsidRDefault="00AF3325" w:rsidP="00644838">
            <w:pPr>
              <w:pStyle w:val="Chores"/>
              <w:spacing w:before="0"/>
              <w:jc w:val="center"/>
            </w:pPr>
          </w:p>
        </w:tc>
        <w:tc>
          <w:tcPr>
            <w:tcW w:w="2273" w:type="dxa"/>
          </w:tcPr>
          <w:p w14:paraId="62EBE0F7" w14:textId="77777777" w:rsidR="00AF3325" w:rsidRPr="00953298" w:rsidRDefault="00AF3325" w:rsidP="00644838">
            <w:pPr>
              <w:pStyle w:val="Chores"/>
              <w:spacing w:before="0"/>
              <w:jc w:val="center"/>
            </w:pPr>
          </w:p>
        </w:tc>
      </w:tr>
      <w:tr w:rsidR="00AF3325" w:rsidRPr="002C7725" w14:paraId="05A7B0B3" w14:textId="77777777" w:rsidTr="004940A4">
        <w:trPr>
          <w:trHeight w:val="71"/>
        </w:trPr>
        <w:tc>
          <w:tcPr>
            <w:tcW w:w="2067" w:type="dxa"/>
            <w:vAlign w:val="center"/>
          </w:tcPr>
          <w:p w14:paraId="30DA2949" w14:textId="77777777" w:rsidR="00AF3325" w:rsidRDefault="00AF3325" w:rsidP="00644838">
            <w:pPr>
              <w:pStyle w:val="Chores"/>
              <w:spacing w:before="0"/>
              <w:jc w:val="center"/>
            </w:pPr>
          </w:p>
        </w:tc>
        <w:tc>
          <w:tcPr>
            <w:tcW w:w="6265" w:type="dxa"/>
            <w:tcMar>
              <w:left w:w="29" w:type="dxa"/>
              <w:right w:w="29" w:type="dxa"/>
            </w:tcMar>
            <w:vAlign w:val="center"/>
          </w:tcPr>
          <w:p w14:paraId="3C6E962F" w14:textId="77777777" w:rsidR="00AF3325" w:rsidRPr="00953298" w:rsidRDefault="00AF3325" w:rsidP="00644838">
            <w:pPr>
              <w:pStyle w:val="Chores"/>
              <w:spacing w:before="0"/>
              <w:jc w:val="center"/>
            </w:pPr>
          </w:p>
        </w:tc>
        <w:tc>
          <w:tcPr>
            <w:tcW w:w="1988" w:type="dxa"/>
          </w:tcPr>
          <w:p w14:paraId="7984598B" w14:textId="77777777" w:rsidR="00AF3325" w:rsidRPr="00953298" w:rsidRDefault="00AF3325" w:rsidP="00644838">
            <w:pPr>
              <w:pStyle w:val="Chores"/>
              <w:spacing w:before="0"/>
              <w:jc w:val="center"/>
            </w:pPr>
          </w:p>
        </w:tc>
        <w:tc>
          <w:tcPr>
            <w:tcW w:w="1988" w:type="dxa"/>
          </w:tcPr>
          <w:p w14:paraId="656C2CD8" w14:textId="77777777" w:rsidR="00AF3325" w:rsidRPr="00953298" w:rsidRDefault="00AF3325" w:rsidP="00644838">
            <w:pPr>
              <w:pStyle w:val="Chores"/>
              <w:spacing w:before="0"/>
              <w:jc w:val="center"/>
            </w:pPr>
          </w:p>
        </w:tc>
        <w:tc>
          <w:tcPr>
            <w:tcW w:w="2273" w:type="dxa"/>
          </w:tcPr>
          <w:p w14:paraId="02014459" w14:textId="77777777" w:rsidR="00AF3325" w:rsidRPr="00953298" w:rsidRDefault="00AF3325" w:rsidP="00644838">
            <w:pPr>
              <w:pStyle w:val="Chores"/>
              <w:spacing w:before="0"/>
              <w:jc w:val="center"/>
            </w:pPr>
          </w:p>
        </w:tc>
      </w:tr>
      <w:tr w:rsidR="00AF3325" w:rsidRPr="002C7725" w14:paraId="7FB299BA" w14:textId="77777777" w:rsidTr="004940A4">
        <w:trPr>
          <w:trHeight w:val="71"/>
        </w:trPr>
        <w:tc>
          <w:tcPr>
            <w:tcW w:w="2067" w:type="dxa"/>
            <w:vAlign w:val="center"/>
          </w:tcPr>
          <w:p w14:paraId="109F5F1B" w14:textId="77777777" w:rsidR="00AF3325" w:rsidRDefault="00AF3325" w:rsidP="00644838">
            <w:pPr>
              <w:pStyle w:val="Chores"/>
              <w:spacing w:before="0"/>
              <w:jc w:val="center"/>
            </w:pPr>
          </w:p>
        </w:tc>
        <w:tc>
          <w:tcPr>
            <w:tcW w:w="6265" w:type="dxa"/>
            <w:tcMar>
              <w:left w:w="29" w:type="dxa"/>
              <w:right w:w="29" w:type="dxa"/>
            </w:tcMar>
            <w:vAlign w:val="center"/>
          </w:tcPr>
          <w:p w14:paraId="4D1048A7" w14:textId="77777777" w:rsidR="00AF3325" w:rsidRPr="00953298" w:rsidRDefault="00AF3325" w:rsidP="00644838">
            <w:pPr>
              <w:pStyle w:val="Chores"/>
              <w:spacing w:before="0"/>
              <w:jc w:val="center"/>
            </w:pPr>
          </w:p>
        </w:tc>
        <w:tc>
          <w:tcPr>
            <w:tcW w:w="1988" w:type="dxa"/>
          </w:tcPr>
          <w:p w14:paraId="04C01CB4" w14:textId="77777777" w:rsidR="00AF3325" w:rsidRPr="00953298" w:rsidRDefault="00AF3325" w:rsidP="00644838">
            <w:pPr>
              <w:pStyle w:val="Chores"/>
              <w:spacing w:before="0"/>
              <w:jc w:val="center"/>
            </w:pPr>
          </w:p>
        </w:tc>
        <w:tc>
          <w:tcPr>
            <w:tcW w:w="1988" w:type="dxa"/>
          </w:tcPr>
          <w:p w14:paraId="5919E215" w14:textId="77777777" w:rsidR="00AF3325" w:rsidRPr="00953298" w:rsidRDefault="00AF3325" w:rsidP="00644838">
            <w:pPr>
              <w:pStyle w:val="Chores"/>
              <w:spacing w:before="0"/>
              <w:jc w:val="center"/>
            </w:pPr>
          </w:p>
        </w:tc>
        <w:tc>
          <w:tcPr>
            <w:tcW w:w="2273" w:type="dxa"/>
          </w:tcPr>
          <w:p w14:paraId="51031E6A" w14:textId="77777777" w:rsidR="00AF3325" w:rsidRPr="00953298" w:rsidRDefault="00AF3325" w:rsidP="00644838">
            <w:pPr>
              <w:pStyle w:val="Chores"/>
              <w:spacing w:before="0"/>
              <w:jc w:val="center"/>
            </w:pPr>
          </w:p>
        </w:tc>
      </w:tr>
      <w:tr w:rsidR="00AF3325" w:rsidRPr="002C7725" w14:paraId="54353998" w14:textId="77777777" w:rsidTr="004940A4">
        <w:trPr>
          <w:trHeight w:val="71"/>
        </w:trPr>
        <w:tc>
          <w:tcPr>
            <w:tcW w:w="2067" w:type="dxa"/>
            <w:vAlign w:val="center"/>
          </w:tcPr>
          <w:p w14:paraId="0729B4FB" w14:textId="77777777" w:rsidR="00AF3325" w:rsidRDefault="00AF3325" w:rsidP="00644838">
            <w:pPr>
              <w:pStyle w:val="Chores"/>
              <w:spacing w:before="0"/>
              <w:jc w:val="center"/>
            </w:pPr>
          </w:p>
        </w:tc>
        <w:tc>
          <w:tcPr>
            <w:tcW w:w="6265" w:type="dxa"/>
            <w:tcMar>
              <w:left w:w="29" w:type="dxa"/>
              <w:right w:w="29" w:type="dxa"/>
            </w:tcMar>
            <w:vAlign w:val="center"/>
          </w:tcPr>
          <w:p w14:paraId="6610B8B4" w14:textId="77777777" w:rsidR="00AF3325" w:rsidRPr="00953298" w:rsidRDefault="00AF3325" w:rsidP="00644838">
            <w:pPr>
              <w:pStyle w:val="Chores"/>
              <w:spacing w:before="0"/>
              <w:jc w:val="center"/>
            </w:pPr>
          </w:p>
        </w:tc>
        <w:tc>
          <w:tcPr>
            <w:tcW w:w="1988" w:type="dxa"/>
          </w:tcPr>
          <w:p w14:paraId="2A8AC216" w14:textId="77777777" w:rsidR="00AF3325" w:rsidRPr="00953298" w:rsidRDefault="00AF3325" w:rsidP="00644838">
            <w:pPr>
              <w:pStyle w:val="Chores"/>
              <w:spacing w:before="0"/>
              <w:jc w:val="center"/>
            </w:pPr>
          </w:p>
        </w:tc>
        <w:tc>
          <w:tcPr>
            <w:tcW w:w="1988" w:type="dxa"/>
          </w:tcPr>
          <w:p w14:paraId="284480AA" w14:textId="77777777" w:rsidR="00AF3325" w:rsidRPr="00953298" w:rsidRDefault="00AF3325" w:rsidP="00644838">
            <w:pPr>
              <w:pStyle w:val="Chores"/>
              <w:spacing w:before="0"/>
              <w:jc w:val="center"/>
            </w:pPr>
          </w:p>
        </w:tc>
        <w:tc>
          <w:tcPr>
            <w:tcW w:w="2273" w:type="dxa"/>
          </w:tcPr>
          <w:p w14:paraId="6708B5D9" w14:textId="77777777" w:rsidR="00AF3325" w:rsidRPr="00953298" w:rsidRDefault="00AF3325" w:rsidP="00644838">
            <w:pPr>
              <w:pStyle w:val="Chores"/>
              <w:spacing w:before="0"/>
              <w:jc w:val="center"/>
            </w:pPr>
          </w:p>
        </w:tc>
      </w:tr>
      <w:tr w:rsidR="00AF3325" w:rsidRPr="002C7725" w14:paraId="5077BD27" w14:textId="77777777" w:rsidTr="004940A4">
        <w:trPr>
          <w:trHeight w:val="70"/>
        </w:trPr>
        <w:tc>
          <w:tcPr>
            <w:tcW w:w="2067" w:type="dxa"/>
            <w:vAlign w:val="center"/>
          </w:tcPr>
          <w:p w14:paraId="6D26957B" w14:textId="77777777" w:rsidR="00AF3325" w:rsidRDefault="00AF3325" w:rsidP="00644838">
            <w:pPr>
              <w:pStyle w:val="Chores"/>
              <w:spacing w:before="0"/>
              <w:jc w:val="center"/>
            </w:pPr>
          </w:p>
        </w:tc>
        <w:tc>
          <w:tcPr>
            <w:tcW w:w="6265" w:type="dxa"/>
            <w:tcMar>
              <w:left w:w="29" w:type="dxa"/>
              <w:right w:w="29" w:type="dxa"/>
            </w:tcMar>
            <w:vAlign w:val="center"/>
          </w:tcPr>
          <w:p w14:paraId="7C4191E8" w14:textId="77777777" w:rsidR="00AF3325" w:rsidRPr="00953298" w:rsidRDefault="00AF3325" w:rsidP="00644838">
            <w:pPr>
              <w:pStyle w:val="Chores"/>
              <w:spacing w:before="0"/>
              <w:jc w:val="center"/>
            </w:pPr>
          </w:p>
        </w:tc>
        <w:tc>
          <w:tcPr>
            <w:tcW w:w="1988" w:type="dxa"/>
          </w:tcPr>
          <w:p w14:paraId="7A8765CB" w14:textId="77777777" w:rsidR="00AF3325" w:rsidRPr="00953298" w:rsidRDefault="00AF3325" w:rsidP="00644838">
            <w:pPr>
              <w:pStyle w:val="Chores"/>
              <w:spacing w:before="0"/>
              <w:jc w:val="center"/>
            </w:pPr>
          </w:p>
        </w:tc>
        <w:tc>
          <w:tcPr>
            <w:tcW w:w="1988" w:type="dxa"/>
          </w:tcPr>
          <w:p w14:paraId="375907F8" w14:textId="77777777" w:rsidR="00AF3325" w:rsidRPr="00953298" w:rsidRDefault="00AF3325" w:rsidP="00644838">
            <w:pPr>
              <w:pStyle w:val="Chores"/>
              <w:spacing w:before="0"/>
              <w:jc w:val="center"/>
            </w:pPr>
          </w:p>
        </w:tc>
        <w:tc>
          <w:tcPr>
            <w:tcW w:w="2273" w:type="dxa"/>
          </w:tcPr>
          <w:p w14:paraId="6D938C3C" w14:textId="77777777" w:rsidR="00AF3325" w:rsidRPr="00953298" w:rsidRDefault="00AF3325" w:rsidP="00644838">
            <w:pPr>
              <w:pStyle w:val="Chores"/>
              <w:spacing w:before="0"/>
              <w:jc w:val="center"/>
            </w:pPr>
          </w:p>
        </w:tc>
      </w:tr>
      <w:tr w:rsidR="00644838" w:rsidRPr="002C7725" w14:paraId="39FFD1AA" w14:textId="77777777" w:rsidTr="004940A4">
        <w:trPr>
          <w:trHeight w:val="70"/>
        </w:trPr>
        <w:tc>
          <w:tcPr>
            <w:tcW w:w="2067" w:type="dxa"/>
            <w:vAlign w:val="center"/>
          </w:tcPr>
          <w:p w14:paraId="719DA3B7" w14:textId="77777777" w:rsidR="00644838" w:rsidRDefault="00644838" w:rsidP="00644838">
            <w:pPr>
              <w:pStyle w:val="Chores"/>
              <w:spacing w:before="0"/>
              <w:jc w:val="center"/>
            </w:pPr>
          </w:p>
        </w:tc>
        <w:tc>
          <w:tcPr>
            <w:tcW w:w="6265" w:type="dxa"/>
            <w:tcMar>
              <w:left w:w="29" w:type="dxa"/>
              <w:right w:w="29" w:type="dxa"/>
            </w:tcMar>
            <w:vAlign w:val="center"/>
          </w:tcPr>
          <w:p w14:paraId="479E9572" w14:textId="77777777" w:rsidR="00644838" w:rsidRPr="00953298" w:rsidRDefault="00644838" w:rsidP="00644838">
            <w:pPr>
              <w:pStyle w:val="Chores"/>
              <w:spacing w:before="0"/>
              <w:jc w:val="center"/>
            </w:pPr>
          </w:p>
        </w:tc>
        <w:tc>
          <w:tcPr>
            <w:tcW w:w="1988" w:type="dxa"/>
          </w:tcPr>
          <w:p w14:paraId="29D81AE5" w14:textId="77777777" w:rsidR="00644838" w:rsidRPr="00953298" w:rsidRDefault="00644838" w:rsidP="00644838">
            <w:pPr>
              <w:pStyle w:val="Chores"/>
              <w:spacing w:before="0"/>
              <w:jc w:val="center"/>
            </w:pPr>
          </w:p>
        </w:tc>
        <w:tc>
          <w:tcPr>
            <w:tcW w:w="1988" w:type="dxa"/>
          </w:tcPr>
          <w:p w14:paraId="628C8CEB" w14:textId="77777777" w:rsidR="00644838" w:rsidRPr="00953298" w:rsidRDefault="00644838" w:rsidP="00644838">
            <w:pPr>
              <w:pStyle w:val="Chores"/>
              <w:spacing w:before="0"/>
              <w:jc w:val="center"/>
            </w:pPr>
          </w:p>
        </w:tc>
        <w:tc>
          <w:tcPr>
            <w:tcW w:w="2273" w:type="dxa"/>
          </w:tcPr>
          <w:p w14:paraId="45070962" w14:textId="77777777" w:rsidR="00644838" w:rsidRPr="00953298" w:rsidRDefault="00644838" w:rsidP="00644838">
            <w:pPr>
              <w:pStyle w:val="Chores"/>
              <w:spacing w:before="0"/>
              <w:jc w:val="center"/>
            </w:pPr>
          </w:p>
        </w:tc>
      </w:tr>
      <w:tr w:rsidR="00644838" w:rsidRPr="002C7725" w14:paraId="34618187" w14:textId="77777777" w:rsidTr="004940A4">
        <w:trPr>
          <w:trHeight w:val="70"/>
        </w:trPr>
        <w:tc>
          <w:tcPr>
            <w:tcW w:w="2067" w:type="dxa"/>
            <w:vAlign w:val="center"/>
          </w:tcPr>
          <w:p w14:paraId="38D291DC" w14:textId="77777777" w:rsidR="00644838" w:rsidRDefault="00644838" w:rsidP="00644838">
            <w:pPr>
              <w:pStyle w:val="Chores"/>
              <w:spacing w:before="0"/>
              <w:jc w:val="center"/>
            </w:pPr>
          </w:p>
        </w:tc>
        <w:tc>
          <w:tcPr>
            <w:tcW w:w="6265" w:type="dxa"/>
            <w:tcMar>
              <w:left w:w="29" w:type="dxa"/>
              <w:right w:w="29" w:type="dxa"/>
            </w:tcMar>
            <w:vAlign w:val="center"/>
          </w:tcPr>
          <w:p w14:paraId="013286C8" w14:textId="77777777" w:rsidR="00644838" w:rsidRPr="00953298" w:rsidRDefault="00644838" w:rsidP="00644838">
            <w:pPr>
              <w:pStyle w:val="Chores"/>
              <w:spacing w:before="0"/>
              <w:jc w:val="center"/>
            </w:pPr>
          </w:p>
        </w:tc>
        <w:tc>
          <w:tcPr>
            <w:tcW w:w="1988" w:type="dxa"/>
          </w:tcPr>
          <w:p w14:paraId="0A6962AD" w14:textId="77777777" w:rsidR="00644838" w:rsidRPr="00953298" w:rsidRDefault="00644838" w:rsidP="00644838">
            <w:pPr>
              <w:pStyle w:val="Chores"/>
              <w:spacing w:before="0"/>
              <w:jc w:val="center"/>
            </w:pPr>
          </w:p>
        </w:tc>
        <w:tc>
          <w:tcPr>
            <w:tcW w:w="1988" w:type="dxa"/>
          </w:tcPr>
          <w:p w14:paraId="07FB4D49" w14:textId="77777777" w:rsidR="00644838" w:rsidRPr="00953298" w:rsidRDefault="00644838" w:rsidP="00644838">
            <w:pPr>
              <w:pStyle w:val="Chores"/>
              <w:spacing w:before="0"/>
              <w:jc w:val="center"/>
            </w:pPr>
          </w:p>
        </w:tc>
        <w:tc>
          <w:tcPr>
            <w:tcW w:w="2273" w:type="dxa"/>
          </w:tcPr>
          <w:p w14:paraId="4ED09E9B" w14:textId="77777777" w:rsidR="00644838" w:rsidRPr="00953298" w:rsidRDefault="00644838" w:rsidP="00644838">
            <w:pPr>
              <w:pStyle w:val="Chores"/>
              <w:spacing w:before="0"/>
              <w:jc w:val="center"/>
            </w:pPr>
          </w:p>
        </w:tc>
      </w:tr>
      <w:tr w:rsidR="00644838" w:rsidRPr="002C7725" w14:paraId="512CDADF" w14:textId="77777777" w:rsidTr="004940A4">
        <w:trPr>
          <w:trHeight w:val="70"/>
        </w:trPr>
        <w:tc>
          <w:tcPr>
            <w:tcW w:w="2067" w:type="dxa"/>
            <w:vAlign w:val="center"/>
          </w:tcPr>
          <w:p w14:paraId="452D80F5" w14:textId="77777777" w:rsidR="00644838" w:rsidRDefault="00644838" w:rsidP="00644838">
            <w:pPr>
              <w:pStyle w:val="Chores"/>
              <w:spacing w:before="0"/>
              <w:jc w:val="center"/>
            </w:pPr>
          </w:p>
        </w:tc>
        <w:tc>
          <w:tcPr>
            <w:tcW w:w="6265" w:type="dxa"/>
            <w:tcMar>
              <w:left w:w="29" w:type="dxa"/>
              <w:right w:w="29" w:type="dxa"/>
            </w:tcMar>
            <w:vAlign w:val="center"/>
          </w:tcPr>
          <w:p w14:paraId="7DB91616" w14:textId="77777777" w:rsidR="00644838" w:rsidRPr="00953298" w:rsidRDefault="00644838" w:rsidP="00644838">
            <w:pPr>
              <w:pStyle w:val="Chores"/>
              <w:spacing w:before="0"/>
              <w:jc w:val="center"/>
            </w:pPr>
          </w:p>
        </w:tc>
        <w:tc>
          <w:tcPr>
            <w:tcW w:w="1988" w:type="dxa"/>
          </w:tcPr>
          <w:p w14:paraId="40913717" w14:textId="77777777" w:rsidR="00644838" w:rsidRPr="00953298" w:rsidRDefault="00644838" w:rsidP="00644838">
            <w:pPr>
              <w:pStyle w:val="Chores"/>
              <w:spacing w:before="0"/>
              <w:jc w:val="center"/>
            </w:pPr>
          </w:p>
        </w:tc>
        <w:tc>
          <w:tcPr>
            <w:tcW w:w="1988" w:type="dxa"/>
          </w:tcPr>
          <w:p w14:paraId="1DFB32D1" w14:textId="77777777" w:rsidR="00644838" w:rsidRPr="00953298" w:rsidRDefault="00644838" w:rsidP="00644838">
            <w:pPr>
              <w:pStyle w:val="Chores"/>
              <w:spacing w:before="0"/>
              <w:jc w:val="center"/>
            </w:pPr>
          </w:p>
        </w:tc>
        <w:tc>
          <w:tcPr>
            <w:tcW w:w="2273" w:type="dxa"/>
          </w:tcPr>
          <w:p w14:paraId="48D93E03" w14:textId="77777777" w:rsidR="00644838" w:rsidRPr="00953298" w:rsidRDefault="00644838" w:rsidP="00644838">
            <w:pPr>
              <w:pStyle w:val="Chores"/>
              <w:spacing w:before="0"/>
              <w:jc w:val="center"/>
            </w:pPr>
          </w:p>
        </w:tc>
      </w:tr>
      <w:tr w:rsidR="00644838" w:rsidRPr="002C7725" w14:paraId="1B9E0DC0" w14:textId="77777777" w:rsidTr="004940A4">
        <w:trPr>
          <w:trHeight w:val="70"/>
        </w:trPr>
        <w:tc>
          <w:tcPr>
            <w:tcW w:w="2067" w:type="dxa"/>
            <w:vAlign w:val="center"/>
          </w:tcPr>
          <w:p w14:paraId="61FCD5DC" w14:textId="77777777" w:rsidR="00644838" w:rsidRDefault="00644838" w:rsidP="00644838">
            <w:pPr>
              <w:pStyle w:val="Chores"/>
              <w:spacing w:before="0"/>
              <w:jc w:val="center"/>
            </w:pPr>
          </w:p>
        </w:tc>
        <w:tc>
          <w:tcPr>
            <w:tcW w:w="6265" w:type="dxa"/>
            <w:tcMar>
              <w:left w:w="29" w:type="dxa"/>
              <w:right w:w="29" w:type="dxa"/>
            </w:tcMar>
            <w:vAlign w:val="center"/>
          </w:tcPr>
          <w:p w14:paraId="3BA54F29" w14:textId="77777777" w:rsidR="00644838" w:rsidRPr="00953298" w:rsidRDefault="00644838" w:rsidP="00644838">
            <w:pPr>
              <w:pStyle w:val="Chores"/>
              <w:spacing w:before="0"/>
              <w:jc w:val="center"/>
            </w:pPr>
          </w:p>
        </w:tc>
        <w:tc>
          <w:tcPr>
            <w:tcW w:w="1988" w:type="dxa"/>
          </w:tcPr>
          <w:p w14:paraId="4FDAA37F" w14:textId="77777777" w:rsidR="00644838" w:rsidRPr="00953298" w:rsidRDefault="00644838" w:rsidP="00644838">
            <w:pPr>
              <w:pStyle w:val="Chores"/>
              <w:spacing w:before="0"/>
              <w:jc w:val="center"/>
            </w:pPr>
          </w:p>
        </w:tc>
        <w:tc>
          <w:tcPr>
            <w:tcW w:w="1988" w:type="dxa"/>
          </w:tcPr>
          <w:p w14:paraId="11BF238B" w14:textId="77777777" w:rsidR="00644838" w:rsidRPr="00953298" w:rsidRDefault="00644838" w:rsidP="00644838">
            <w:pPr>
              <w:pStyle w:val="Chores"/>
              <w:spacing w:before="0"/>
              <w:jc w:val="center"/>
            </w:pPr>
          </w:p>
        </w:tc>
        <w:tc>
          <w:tcPr>
            <w:tcW w:w="2273" w:type="dxa"/>
          </w:tcPr>
          <w:p w14:paraId="6CC34E41" w14:textId="77777777" w:rsidR="00644838" w:rsidRPr="00953298" w:rsidRDefault="00644838" w:rsidP="00644838">
            <w:pPr>
              <w:pStyle w:val="Chores"/>
              <w:spacing w:before="0"/>
              <w:jc w:val="center"/>
            </w:pPr>
          </w:p>
        </w:tc>
      </w:tr>
      <w:tr w:rsidR="00644838" w:rsidRPr="002C7725" w14:paraId="0C44FED5" w14:textId="77777777" w:rsidTr="004940A4">
        <w:trPr>
          <w:trHeight w:val="70"/>
        </w:trPr>
        <w:tc>
          <w:tcPr>
            <w:tcW w:w="2067" w:type="dxa"/>
            <w:vAlign w:val="center"/>
          </w:tcPr>
          <w:p w14:paraId="773F1DFB" w14:textId="77777777" w:rsidR="00644838" w:rsidRDefault="00644838" w:rsidP="00644838">
            <w:pPr>
              <w:pStyle w:val="Chores"/>
              <w:spacing w:before="0"/>
              <w:jc w:val="center"/>
            </w:pPr>
          </w:p>
        </w:tc>
        <w:tc>
          <w:tcPr>
            <w:tcW w:w="6265" w:type="dxa"/>
            <w:tcMar>
              <w:left w:w="29" w:type="dxa"/>
              <w:right w:w="29" w:type="dxa"/>
            </w:tcMar>
            <w:vAlign w:val="center"/>
          </w:tcPr>
          <w:p w14:paraId="4B6E1899" w14:textId="77777777" w:rsidR="00644838" w:rsidRPr="00953298" w:rsidRDefault="00644838" w:rsidP="00644838">
            <w:pPr>
              <w:pStyle w:val="Chores"/>
              <w:spacing w:before="0"/>
              <w:jc w:val="center"/>
            </w:pPr>
          </w:p>
        </w:tc>
        <w:tc>
          <w:tcPr>
            <w:tcW w:w="1988" w:type="dxa"/>
          </w:tcPr>
          <w:p w14:paraId="59B28D82" w14:textId="77777777" w:rsidR="00644838" w:rsidRPr="00953298" w:rsidRDefault="00644838" w:rsidP="00644838">
            <w:pPr>
              <w:pStyle w:val="Chores"/>
              <w:spacing w:before="0"/>
              <w:jc w:val="center"/>
            </w:pPr>
          </w:p>
        </w:tc>
        <w:tc>
          <w:tcPr>
            <w:tcW w:w="1988" w:type="dxa"/>
          </w:tcPr>
          <w:p w14:paraId="31EB8B98" w14:textId="77777777" w:rsidR="00644838" w:rsidRPr="00953298" w:rsidRDefault="00644838" w:rsidP="00644838">
            <w:pPr>
              <w:pStyle w:val="Chores"/>
              <w:spacing w:before="0"/>
              <w:jc w:val="center"/>
            </w:pPr>
          </w:p>
        </w:tc>
        <w:tc>
          <w:tcPr>
            <w:tcW w:w="2273" w:type="dxa"/>
          </w:tcPr>
          <w:p w14:paraId="3457181E" w14:textId="77777777" w:rsidR="00644838" w:rsidRPr="00953298" w:rsidRDefault="00644838" w:rsidP="00644838">
            <w:pPr>
              <w:pStyle w:val="Chores"/>
              <w:spacing w:before="0"/>
              <w:jc w:val="center"/>
            </w:pPr>
          </w:p>
        </w:tc>
      </w:tr>
    </w:tbl>
    <w:p w14:paraId="22498182" w14:textId="541C300C" w:rsidR="004D475E" w:rsidRPr="004B42D9" w:rsidRDefault="004D475E" w:rsidP="00644838">
      <w:pPr>
        <w:spacing w:before="0"/>
        <w:rPr>
          <w:b/>
          <w:bCs/>
          <w:i/>
          <w:sz w:val="22"/>
          <w:szCs w:val="22"/>
        </w:rPr>
      </w:pPr>
    </w:p>
    <w:sectPr w:rsidR="004D475E" w:rsidRPr="004B42D9" w:rsidSect="005622F3">
      <w:footnotePr>
        <w:numRestart w:val="eachPage"/>
      </w:footnotePr>
      <w:endnotePr>
        <w:numFmt w:val="decimal"/>
        <w:numStart w:val="0"/>
      </w:endnotePr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765DC" w14:textId="77777777" w:rsidR="005622F3" w:rsidRDefault="005622F3" w:rsidP="0090295D">
      <w:r>
        <w:separator/>
      </w:r>
    </w:p>
  </w:endnote>
  <w:endnote w:type="continuationSeparator" w:id="0">
    <w:p w14:paraId="01000450" w14:textId="77777777" w:rsidR="005622F3" w:rsidRDefault="005622F3" w:rsidP="00902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E55CD" w14:textId="77777777" w:rsidR="005622F3" w:rsidRDefault="005622F3" w:rsidP="0090295D">
      <w:r>
        <w:separator/>
      </w:r>
    </w:p>
  </w:footnote>
  <w:footnote w:type="continuationSeparator" w:id="0">
    <w:p w14:paraId="1CC41DB4" w14:textId="77777777" w:rsidR="005622F3" w:rsidRDefault="005622F3" w:rsidP="009029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3761E2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498AB1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BB45EE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9643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270DD1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794957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A2CC6B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F24F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6883D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7C47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DF71092"/>
    <w:multiLevelType w:val="hybridMultilevel"/>
    <w:tmpl w:val="53788996"/>
    <w:lvl w:ilvl="0" w:tplc="B2AA905A">
      <w:start w:val="1"/>
      <w:numFmt w:val="bullet"/>
      <w:pStyle w:val="BulletedLis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3561189">
    <w:abstractNumId w:val="10"/>
  </w:num>
  <w:num w:numId="2" w16cid:durableId="1206719577">
    <w:abstractNumId w:val="9"/>
  </w:num>
  <w:num w:numId="3" w16cid:durableId="1577856445">
    <w:abstractNumId w:val="7"/>
  </w:num>
  <w:num w:numId="4" w16cid:durableId="149248869">
    <w:abstractNumId w:val="6"/>
  </w:num>
  <w:num w:numId="5" w16cid:durableId="122236596">
    <w:abstractNumId w:val="5"/>
  </w:num>
  <w:num w:numId="6" w16cid:durableId="1249653981">
    <w:abstractNumId w:val="4"/>
  </w:num>
  <w:num w:numId="7" w16cid:durableId="228615439">
    <w:abstractNumId w:val="8"/>
  </w:num>
  <w:num w:numId="8" w16cid:durableId="1690795981">
    <w:abstractNumId w:val="3"/>
  </w:num>
  <w:num w:numId="9" w16cid:durableId="1892570401">
    <w:abstractNumId w:val="2"/>
  </w:num>
  <w:num w:numId="10" w16cid:durableId="495148129">
    <w:abstractNumId w:val="1"/>
  </w:num>
  <w:num w:numId="11" w16cid:durableId="14603452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0"/>
  <w:doNotHyphenateCaps/>
  <w:drawingGridHorizontalSpacing w:val="100"/>
  <w:drawingGridVerticalSpacing w:val="0"/>
  <w:displayHorizontalDrawingGridEvery w:val="0"/>
  <w:displayVerticalDrawingGridEvery w:val="0"/>
  <w:doNotShadeFormData/>
  <w:noPunctuationKerning/>
  <w:characterSpacingControl w:val="doNotCompress"/>
  <w:footnotePr>
    <w:numRestart w:val="eachPage"/>
    <w:footnote w:id="-1"/>
    <w:footnote w:id="0"/>
  </w:footnotePr>
  <w:endnotePr>
    <w:pos w:val="sectEnd"/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A66"/>
    <w:rsid w:val="000003BF"/>
    <w:rsid w:val="00033310"/>
    <w:rsid w:val="000741AD"/>
    <w:rsid w:val="000A2FD4"/>
    <w:rsid w:val="000A491F"/>
    <w:rsid w:val="000D0C12"/>
    <w:rsid w:val="000D49F0"/>
    <w:rsid w:val="000E154C"/>
    <w:rsid w:val="000F0EAF"/>
    <w:rsid w:val="000F58C5"/>
    <w:rsid w:val="000F7D4B"/>
    <w:rsid w:val="0012104C"/>
    <w:rsid w:val="00122DFE"/>
    <w:rsid w:val="00125142"/>
    <w:rsid w:val="001509B3"/>
    <w:rsid w:val="00152417"/>
    <w:rsid w:val="00153F61"/>
    <w:rsid w:val="00162500"/>
    <w:rsid w:val="00190A16"/>
    <w:rsid w:val="001A0A66"/>
    <w:rsid w:val="001A1A66"/>
    <w:rsid w:val="001C1608"/>
    <w:rsid w:val="001C6A2B"/>
    <w:rsid w:val="001C7CC5"/>
    <w:rsid w:val="001D30C4"/>
    <w:rsid w:val="002202C1"/>
    <w:rsid w:val="0023361E"/>
    <w:rsid w:val="00235987"/>
    <w:rsid w:val="0025659A"/>
    <w:rsid w:val="002642C8"/>
    <w:rsid w:val="00273896"/>
    <w:rsid w:val="00277139"/>
    <w:rsid w:val="00281E3E"/>
    <w:rsid w:val="00284972"/>
    <w:rsid w:val="002B2A15"/>
    <w:rsid w:val="002B5C70"/>
    <w:rsid w:val="002C7725"/>
    <w:rsid w:val="002F1562"/>
    <w:rsid w:val="002F6078"/>
    <w:rsid w:val="003149B2"/>
    <w:rsid w:val="0034428D"/>
    <w:rsid w:val="00397028"/>
    <w:rsid w:val="003A6982"/>
    <w:rsid w:val="003B295C"/>
    <w:rsid w:val="003C24AB"/>
    <w:rsid w:val="003F155C"/>
    <w:rsid w:val="00405088"/>
    <w:rsid w:val="0042448F"/>
    <w:rsid w:val="00434891"/>
    <w:rsid w:val="00455C97"/>
    <w:rsid w:val="004710DF"/>
    <w:rsid w:val="00472638"/>
    <w:rsid w:val="00475BB9"/>
    <w:rsid w:val="004940A4"/>
    <w:rsid w:val="004B12AA"/>
    <w:rsid w:val="004B42D9"/>
    <w:rsid w:val="004D475E"/>
    <w:rsid w:val="004E69CF"/>
    <w:rsid w:val="004F04AC"/>
    <w:rsid w:val="004F21C8"/>
    <w:rsid w:val="004F27A2"/>
    <w:rsid w:val="004F7D07"/>
    <w:rsid w:val="00504640"/>
    <w:rsid w:val="005136C7"/>
    <w:rsid w:val="005156F2"/>
    <w:rsid w:val="005218C3"/>
    <w:rsid w:val="00534827"/>
    <w:rsid w:val="00556208"/>
    <w:rsid w:val="005622F3"/>
    <w:rsid w:val="005659E6"/>
    <w:rsid w:val="00565A79"/>
    <w:rsid w:val="00575AFD"/>
    <w:rsid w:val="00585010"/>
    <w:rsid w:val="0058681C"/>
    <w:rsid w:val="00596B42"/>
    <w:rsid w:val="00597659"/>
    <w:rsid w:val="00597FD9"/>
    <w:rsid w:val="005B3EFA"/>
    <w:rsid w:val="005C0DF5"/>
    <w:rsid w:val="005D64D0"/>
    <w:rsid w:val="005D7330"/>
    <w:rsid w:val="005F34AC"/>
    <w:rsid w:val="00600046"/>
    <w:rsid w:val="006114C6"/>
    <w:rsid w:val="00615C11"/>
    <w:rsid w:val="00644838"/>
    <w:rsid w:val="00655DC0"/>
    <w:rsid w:val="00656E99"/>
    <w:rsid w:val="00661A12"/>
    <w:rsid w:val="00670223"/>
    <w:rsid w:val="00687447"/>
    <w:rsid w:val="0069270D"/>
    <w:rsid w:val="00693572"/>
    <w:rsid w:val="006B30F5"/>
    <w:rsid w:val="006C6C35"/>
    <w:rsid w:val="006D5CB7"/>
    <w:rsid w:val="006D7CC9"/>
    <w:rsid w:val="006E2D62"/>
    <w:rsid w:val="006E701F"/>
    <w:rsid w:val="006E7276"/>
    <w:rsid w:val="00735E71"/>
    <w:rsid w:val="00747C03"/>
    <w:rsid w:val="00754495"/>
    <w:rsid w:val="00754B56"/>
    <w:rsid w:val="00762301"/>
    <w:rsid w:val="007643DD"/>
    <w:rsid w:val="007668B1"/>
    <w:rsid w:val="0077363A"/>
    <w:rsid w:val="007A4C07"/>
    <w:rsid w:val="007C274B"/>
    <w:rsid w:val="007D11F5"/>
    <w:rsid w:val="007E179C"/>
    <w:rsid w:val="007E3283"/>
    <w:rsid w:val="007E7D01"/>
    <w:rsid w:val="00801D1E"/>
    <w:rsid w:val="00802B12"/>
    <w:rsid w:val="008032AF"/>
    <w:rsid w:val="00814792"/>
    <w:rsid w:val="00822F15"/>
    <w:rsid w:val="0082362D"/>
    <w:rsid w:val="008317CD"/>
    <w:rsid w:val="00845944"/>
    <w:rsid w:val="0085019F"/>
    <w:rsid w:val="00853CCA"/>
    <w:rsid w:val="00857BE4"/>
    <w:rsid w:val="00862B20"/>
    <w:rsid w:val="00876443"/>
    <w:rsid w:val="0089321F"/>
    <w:rsid w:val="008A078F"/>
    <w:rsid w:val="008B5BF6"/>
    <w:rsid w:val="008C3A11"/>
    <w:rsid w:val="008C62A2"/>
    <w:rsid w:val="008D1469"/>
    <w:rsid w:val="008E1C6F"/>
    <w:rsid w:val="008E3B5D"/>
    <w:rsid w:val="008F00E6"/>
    <w:rsid w:val="008F637A"/>
    <w:rsid w:val="0090295D"/>
    <w:rsid w:val="00920EDE"/>
    <w:rsid w:val="00921C18"/>
    <w:rsid w:val="009328D8"/>
    <w:rsid w:val="00953298"/>
    <w:rsid w:val="00965586"/>
    <w:rsid w:val="009758F2"/>
    <w:rsid w:val="009819F6"/>
    <w:rsid w:val="009A7783"/>
    <w:rsid w:val="009B35FD"/>
    <w:rsid w:val="009B4BF4"/>
    <w:rsid w:val="009C328A"/>
    <w:rsid w:val="009D74B2"/>
    <w:rsid w:val="00A02941"/>
    <w:rsid w:val="00A06E0D"/>
    <w:rsid w:val="00A166B3"/>
    <w:rsid w:val="00A27FAC"/>
    <w:rsid w:val="00A32550"/>
    <w:rsid w:val="00A7314D"/>
    <w:rsid w:val="00A7377D"/>
    <w:rsid w:val="00A74AD7"/>
    <w:rsid w:val="00A77B8A"/>
    <w:rsid w:val="00A82D9F"/>
    <w:rsid w:val="00AC1203"/>
    <w:rsid w:val="00AD078D"/>
    <w:rsid w:val="00AD27D4"/>
    <w:rsid w:val="00AF11CE"/>
    <w:rsid w:val="00AF3325"/>
    <w:rsid w:val="00B01FF4"/>
    <w:rsid w:val="00B046A7"/>
    <w:rsid w:val="00B15AF0"/>
    <w:rsid w:val="00B2392B"/>
    <w:rsid w:val="00B44E6E"/>
    <w:rsid w:val="00B5551A"/>
    <w:rsid w:val="00B72870"/>
    <w:rsid w:val="00B81E86"/>
    <w:rsid w:val="00BA0847"/>
    <w:rsid w:val="00BA2A14"/>
    <w:rsid w:val="00BA312D"/>
    <w:rsid w:val="00BB4009"/>
    <w:rsid w:val="00BC4B85"/>
    <w:rsid w:val="00BC5E05"/>
    <w:rsid w:val="00BE0FDB"/>
    <w:rsid w:val="00C136D7"/>
    <w:rsid w:val="00C13D1D"/>
    <w:rsid w:val="00C41E4F"/>
    <w:rsid w:val="00C57941"/>
    <w:rsid w:val="00C86ED3"/>
    <w:rsid w:val="00CB596D"/>
    <w:rsid w:val="00CB5A81"/>
    <w:rsid w:val="00CD27BD"/>
    <w:rsid w:val="00CD4227"/>
    <w:rsid w:val="00CE579C"/>
    <w:rsid w:val="00CE7DAE"/>
    <w:rsid w:val="00D1004C"/>
    <w:rsid w:val="00D3231D"/>
    <w:rsid w:val="00D475B6"/>
    <w:rsid w:val="00D5664C"/>
    <w:rsid w:val="00D56834"/>
    <w:rsid w:val="00D769B9"/>
    <w:rsid w:val="00DA1819"/>
    <w:rsid w:val="00DA59E2"/>
    <w:rsid w:val="00DA5FD4"/>
    <w:rsid w:val="00DB1EA9"/>
    <w:rsid w:val="00DB2B16"/>
    <w:rsid w:val="00DD697E"/>
    <w:rsid w:val="00DD793E"/>
    <w:rsid w:val="00DF2587"/>
    <w:rsid w:val="00E13349"/>
    <w:rsid w:val="00E21E89"/>
    <w:rsid w:val="00E352B3"/>
    <w:rsid w:val="00E41974"/>
    <w:rsid w:val="00E45548"/>
    <w:rsid w:val="00E4782C"/>
    <w:rsid w:val="00E51BF5"/>
    <w:rsid w:val="00E70F28"/>
    <w:rsid w:val="00E824E8"/>
    <w:rsid w:val="00EC0D3E"/>
    <w:rsid w:val="00EC1567"/>
    <w:rsid w:val="00EC7C5F"/>
    <w:rsid w:val="00ED31B6"/>
    <w:rsid w:val="00EF3E04"/>
    <w:rsid w:val="00F01CA8"/>
    <w:rsid w:val="00F06406"/>
    <w:rsid w:val="00F5095F"/>
    <w:rsid w:val="00F71C9A"/>
    <w:rsid w:val="00F85936"/>
    <w:rsid w:val="00FA09C5"/>
    <w:rsid w:val="00FA46B7"/>
    <w:rsid w:val="00FA7769"/>
    <w:rsid w:val="00FB3F74"/>
    <w:rsid w:val="00FB5196"/>
    <w:rsid w:val="00FD4A3E"/>
    <w:rsid w:val="00FE09D6"/>
    <w:rsid w:val="00FF3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F82097"/>
  <w15:docId w15:val="{28811C0F-F502-4DDA-A94D-AC6DB484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298"/>
    <w:pPr>
      <w:spacing w:before="80" w:after="80"/>
    </w:pPr>
    <w:rPr>
      <w:rFonts w:ascii="Cambria" w:eastAsia="Tahoma" w:hAnsi="Cambr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4B56"/>
    <w:pPr>
      <w:outlineLvl w:val="0"/>
    </w:pPr>
    <w:rPr>
      <w:rFonts w:asciiTheme="majorHAnsi" w:hAnsiTheme="majorHAnsi"/>
      <w:color w:val="365F91" w:themeColor="accent1" w:themeShade="BF"/>
      <w:sz w:val="36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754B56"/>
    <w:pPr>
      <w:outlineLvl w:val="1"/>
    </w:pPr>
    <w:rPr>
      <w:rFonts w:asciiTheme="minorHAnsi" w:hAnsiTheme="minorHAnsi"/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8681C"/>
    <w:pPr>
      <w:jc w:val="center"/>
      <w:outlineLvl w:val="2"/>
    </w:pPr>
    <w:rPr>
      <w:rFonts w:asciiTheme="majorHAnsi" w:hAnsiTheme="majorHAnsi"/>
      <w:color w:val="365F91" w:themeColor="accent1" w:themeShade="BF"/>
      <w:sz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edList">
    <w:name w:val="Bulleted List"/>
    <w:basedOn w:val="Normal"/>
    <w:qFormat/>
    <w:rsid w:val="008C62A2"/>
    <w:pPr>
      <w:numPr>
        <w:numId w:val="1"/>
      </w:numPr>
      <w:spacing w:line="240" w:lineRule="atLeast"/>
    </w:pPr>
    <w:rPr>
      <w:rFonts w:cs="Tahoma"/>
    </w:rPr>
  </w:style>
  <w:style w:type="character" w:customStyle="1" w:styleId="Heading2Char">
    <w:name w:val="Heading 2 Char"/>
    <w:basedOn w:val="DefaultParagraphFont"/>
    <w:link w:val="Heading2"/>
    <w:uiPriority w:val="9"/>
    <w:rsid w:val="00754B56"/>
    <w:rPr>
      <w:rFonts w:asciiTheme="minorHAnsi" w:eastAsia="Tahoma" w:hAnsiTheme="minorHAnsi"/>
      <w:color w:val="365F91" w:themeColor="accent1" w:themeShade="BF"/>
      <w:sz w:val="24"/>
      <w:szCs w:val="28"/>
    </w:rPr>
  </w:style>
  <w:style w:type="paragraph" w:styleId="Signature">
    <w:name w:val="Signature"/>
    <w:basedOn w:val="Normal"/>
    <w:link w:val="SignatureChar"/>
    <w:uiPriority w:val="99"/>
    <w:unhideWhenUsed/>
    <w:rsid w:val="008C62A2"/>
    <w:pPr>
      <w:pBdr>
        <w:top w:val="single" w:sz="4" w:space="1" w:color="A6A6A6"/>
      </w:pBdr>
      <w:spacing w:before="400" w:line="240" w:lineRule="atLeast"/>
    </w:pPr>
  </w:style>
  <w:style w:type="character" w:customStyle="1" w:styleId="SignatureChar">
    <w:name w:val="Signature Char"/>
    <w:basedOn w:val="DefaultParagraphFont"/>
    <w:link w:val="Signature"/>
    <w:uiPriority w:val="99"/>
    <w:rsid w:val="008C62A2"/>
    <w:rPr>
      <w:rFonts w:ascii="Cambria" w:eastAsia="Tahoma" w:hAnsi="Cambria"/>
    </w:rPr>
  </w:style>
  <w:style w:type="character" w:customStyle="1" w:styleId="Heading1Char">
    <w:name w:val="Heading 1 Char"/>
    <w:basedOn w:val="DefaultParagraphFont"/>
    <w:link w:val="Heading1"/>
    <w:uiPriority w:val="9"/>
    <w:rsid w:val="00754B56"/>
    <w:rPr>
      <w:rFonts w:asciiTheme="majorHAnsi" w:eastAsia="Tahoma" w:hAnsiTheme="majorHAnsi"/>
      <w:color w:val="365F91" w:themeColor="accent1" w:themeShade="BF"/>
      <w:sz w:val="36"/>
      <w:szCs w:val="28"/>
    </w:rPr>
  </w:style>
  <w:style w:type="table" w:styleId="TableGrid">
    <w:name w:val="Table Grid"/>
    <w:basedOn w:val="TableNormal"/>
    <w:uiPriority w:val="59"/>
    <w:rsid w:val="004D475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8681C"/>
    <w:rPr>
      <w:rFonts w:asciiTheme="majorHAnsi" w:eastAsia="Tahoma" w:hAnsiTheme="majorHAnsi"/>
      <w:color w:val="365F91" w:themeColor="accent1" w:themeShade="BF"/>
      <w:sz w:val="23"/>
    </w:rPr>
  </w:style>
  <w:style w:type="paragraph" w:customStyle="1" w:styleId="Chores">
    <w:name w:val="Chores"/>
    <w:basedOn w:val="Normal"/>
    <w:qFormat/>
    <w:rsid w:val="00754B56"/>
    <w:rPr>
      <w:rFonts w:asciiTheme="minorHAnsi" w:hAnsiTheme="minorHAnsi"/>
      <w:color w:val="404040" w:themeColor="text1" w:themeTint="BF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637A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637A"/>
    <w:rPr>
      <w:rFonts w:ascii="Segoe UI" w:eastAsia="Tahoma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35987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35987"/>
    <w:rPr>
      <w:rFonts w:ascii="Cambria" w:eastAsia="Tahoma" w:hAnsi="Cambria"/>
    </w:rPr>
  </w:style>
  <w:style w:type="paragraph" w:styleId="Footer">
    <w:name w:val="footer"/>
    <w:basedOn w:val="Normal"/>
    <w:link w:val="FooterChar"/>
    <w:uiPriority w:val="99"/>
    <w:unhideWhenUsed/>
    <w:rsid w:val="00235987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235987"/>
    <w:rPr>
      <w:rFonts w:ascii="Cambria" w:eastAsia="Tahoma" w:hAnsi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n\AppData\Roaming\Microsoft\Templates\Checklist%20for%20a%20child's%20household%20chor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C86A5E9E-8FCD-4AFB-8D37-098CFC6981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0468DE-BA27-477C-9FB2-68CFAF55A6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Checklist for a child's household chores.dotx</Template>
  <TotalTime>4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Checklist for a child's household chores</vt:lpstr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 for a child's household chores</dc:title>
  <dc:creator>Erin O'Donnell-Daugherty</dc:creator>
  <cp:keywords/>
  <cp:lastModifiedBy>Lisa Schaffer</cp:lastModifiedBy>
  <cp:revision>4</cp:revision>
  <cp:lastPrinted>2024-04-03T15:11:00Z</cp:lastPrinted>
  <dcterms:created xsi:type="dcterms:W3CDTF">2022-04-20T03:00:00Z</dcterms:created>
  <dcterms:modified xsi:type="dcterms:W3CDTF">2024-04-03T15:12:00Z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TC102781279990</vt:lpwstr>
  </property>
</Properties>
</file>